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A71A1" w14:textId="5132ECAB" w:rsidR="00425991" w:rsidRPr="00CE0424" w:rsidRDefault="00425991" w:rsidP="00425991">
      <w:pPr>
        <w:pStyle w:val="3GPPHeader"/>
        <w:spacing w:after="60"/>
        <w:rPr>
          <w:sz w:val="32"/>
          <w:szCs w:val="32"/>
          <w:highlight w:val="yellow"/>
        </w:rPr>
      </w:pPr>
      <w:r w:rsidRPr="00CE0424">
        <w:t>3GPP TSG-RAN WG</w:t>
      </w:r>
      <w:r>
        <w:t>1</w:t>
      </w:r>
      <w:r w:rsidRPr="00CE0424">
        <w:t xml:space="preserve"> </w:t>
      </w:r>
      <w:r w:rsidR="00BA5E10">
        <w:t>Meeting #8</w:t>
      </w:r>
      <w:r w:rsidR="000E6694">
        <w:t>9</w:t>
      </w:r>
      <w:r w:rsidRPr="00CE0424">
        <w:tab/>
      </w:r>
      <w:r w:rsidR="006271A3" w:rsidRPr="006271A3">
        <w:rPr>
          <w:sz w:val="32"/>
          <w:szCs w:val="32"/>
        </w:rPr>
        <w:t>R1-1</w:t>
      </w:r>
      <w:r w:rsidR="00390C1B">
        <w:rPr>
          <w:sz w:val="32"/>
          <w:szCs w:val="32"/>
        </w:rPr>
        <w:t>70</w:t>
      </w:r>
      <w:r w:rsidR="007D7A06">
        <w:rPr>
          <w:sz w:val="32"/>
          <w:szCs w:val="32"/>
        </w:rPr>
        <w:t>8723</w:t>
      </w:r>
    </w:p>
    <w:p w14:paraId="134ABC18" w14:textId="295D715B" w:rsidR="00BF4944" w:rsidRPr="003B3663" w:rsidRDefault="000E6694" w:rsidP="00BF4944">
      <w:pPr>
        <w:pStyle w:val="CRCoverPage"/>
        <w:outlineLvl w:val="0"/>
        <w:rPr>
          <w:b/>
          <w:noProof/>
          <w:sz w:val="24"/>
        </w:rPr>
      </w:pPr>
      <w:r>
        <w:rPr>
          <w:b/>
          <w:noProof/>
          <w:sz w:val="24"/>
        </w:rPr>
        <w:t>Hangzhou</w:t>
      </w:r>
      <w:r w:rsidR="00BF4944" w:rsidRPr="003B3663">
        <w:rPr>
          <w:b/>
          <w:noProof/>
          <w:sz w:val="24"/>
        </w:rPr>
        <w:t xml:space="preserve">, </w:t>
      </w:r>
      <w:r>
        <w:rPr>
          <w:b/>
          <w:noProof/>
          <w:sz w:val="24"/>
        </w:rPr>
        <w:t>15</w:t>
      </w:r>
      <w:r w:rsidR="00BF4944" w:rsidRPr="003B3663">
        <w:rPr>
          <w:b/>
          <w:noProof/>
          <w:sz w:val="24"/>
          <w:vertAlign w:val="superscript"/>
        </w:rPr>
        <w:t>th</w:t>
      </w:r>
      <w:r w:rsidR="00BF4944" w:rsidRPr="003B3663">
        <w:rPr>
          <w:b/>
          <w:noProof/>
          <w:sz w:val="24"/>
        </w:rPr>
        <w:t xml:space="preserve">- </w:t>
      </w:r>
      <w:r>
        <w:rPr>
          <w:b/>
          <w:noProof/>
          <w:sz w:val="24"/>
        </w:rPr>
        <w:t>19</w:t>
      </w:r>
      <w:r w:rsidR="00BF4944" w:rsidRPr="003B3663">
        <w:rPr>
          <w:b/>
          <w:noProof/>
          <w:sz w:val="24"/>
          <w:vertAlign w:val="superscript"/>
        </w:rPr>
        <w:t>th</w:t>
      </w:r>
      <w:r w:rsidR="00BF4944" w:rsidRPr="003B3663">
        <w:rPr>
          <w:b/>
          <w:noProof/>
          <w:sz w:val="24"/>
        </w:rPr>
        <w:t xml:space="preserve"> </w:t>
      </w:r>
      <w:r>
        <w:rPr>
          <w:b/>
          <w:noProof/>
          <w:sz w:val="24"/>
        </w:rPr>
        <w:t>May</w:t>
      </w:r>
      <w:r w:rsidR="00BF4944" w:rsidRPr="003B3663">
        <w:rPr>
          <w:b/>
          <w:noProof/>
          <w:sz w:val="24"/>
        </w:rPr>
        <w:t xml:space="preserve"> 2017</w:t>
      </w:r>
    </w:p>
    <w:p w14:paraId="5FE9F370" w14:textId="77777777" w:rsidR="00E90E49" w:rsidRPr="00CE0424" w:rsidRDefault="00E90E49" w:rsidP="00357380">
      <w:pPr>
        <w:pStyle w:val="3GPPHeader"/>
      </w:pPr>
    </w:p>
    <w:p w14:paraId="2D2CF31E" w14:textId="2774BF72" w:rsidR="00E90E49" w:rsidRPr="0015001A" w:rsidRDefault="00E90E49" w:rsidP="00311702">
      <w:pPr>
        <w:pStyle w:val="3GPPHeader"/>
        <w:rPr>
          <w:sz w:val="22"/>
          <w:szCs w:val="22"/>
          <w:lang w:val="en-US"/>
        </w:rPr>
      </w:pPr>
      <w:r w:rsidRPr="0015001A">
        <w:rPr>
          <w:sz w:val="22"/>
          <w:szCs w:val="22"/>
          <w:lang w:val="en-US"/>
        </w:rPr>
        <w:t>Agenda Item:</w:t>
      </w:r>
      <w:r w:rsidRPr="0015001A">
        <w:rPr>
          <w:sz w:val="22"/>
          <w:szCs w:val="22"/>
          <w:lang w:val="en-US"/>
        </w:rPr>
        <w:tab/>
      </w:r>
      <w:r w:rsidR="000E6694">
        <w:rPr>
          <w:sz w:val="22"/>
          <w:szCs w:val="22"/>
          <w:lang w:val="en-US"/>
        </w:rPr>
        <w:t>7</w:t>
      </w:r>
      <w:r w:rsidR="00BF4944">
        <w:rPr>
          <w:sz w:val="22"/>
          <w:szCs w:val="22"/>
          <w:lang w:val="en-US"/>
        </w:rPr>
        <w:t>.1.1.2.2</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35908268" w:rsidR="00E90E49" w:rsidRPr="00CE0424" w:rsidRDefault="003D3C45" w:rsidP="00311702">
      <w:pPr>
        <w:pStyle w:val="3GPPHeader"/>
        <w:rPr>
          <w:sz w:val="22"/>
          <w:szCs w:val="22"/>
        </w:rPr>
      </w:pPr>
      <w:r>
        <w:rPr>
          <w:sz w:val="22"/>
          <w:szCs w:val="22"/>
        </w:rPr>
        <w:t>Title:</w:t>
      </w:r>
      <w:r w:rsidR="00E90E49" w:rsidRPr="00CE0424">
        <w:rPr>
          <w:sz w:val="22"/>
          <w:szCs w:val="22"/>
        </w:rPr>
        <w:tab/>
      </w:r>
      <w:r w:rsidR="00FA5985" w:rsidRPr="00FA5985">
        <w:rPr>
          <w:sz w:val="22"/>
          <w:szCs w:val="22"/>
        </w:rPr>
        <w:t>NR delivery of remaining system information</w:t>
      </w:r>
    </w:p>
    <w:p w14:paraId="00BFF626" w14:textId="3E5E5676" w:rsidR="00E90E49" w:rsidRPr="00F17CAC" w:rsidRDefault="00E90E49" w:rsidP="00CA2FA1">
      <w:pPr>
        <w:pStyle w:val="3GPPHeader"/>
        <w:rPr>
          <w:lang w:val="en-US"/>
        </w:rPr>
      </w:pPr>
      <w:r w:rsidRPr="001B501F">
        <w:rPr>
          <w:sz w:val="22"/>
          <w:szCs w:val="22"/>
        </w:rPr>
        <w:t>Document for:</w:t>
      </w:r>
      <w:r w:rsidRPr="001B501F">
        <w:rPr>
          <w:sz w:val="22"/>
          <w:szCs w:val="22"/>
        </w:rPr>
        <w:tab/>
      </w:r>
      <w:r w:rsidRPr="00FF1171">
        <w:rPr>
          <w:sz w:val="22"/>
          <w:szCs w:val="22"/>
        </w:rPr>
        <w:t>Discussion, Decision</w:t>
      </w:r>
    </w:p>
    <w:p w14:paraId="5F52BF02" w14:textId="7501D4EF" w:rsidR="00E30225" w:rsidRDefault="00E30225" w:rsidP="00E30225">
      <w:pPr>
        <w:pStyle w:val="Heading1"/>
      </w:pPr>
      <w:r w:rsidRPr="00CE0424">
        <w:t>Introduction</w:t>
      </w:r>
    </w:p>
    <w:p w14:paraId="27912499" w14:textId="3C6975C7" w:rsidR="00A172D7" w:rsidRPr="00924599" w:rsidRDefault="00A172D7" w:rsidP="00A172D7">
      <w:pPr>
        <w:pStyle w:val="BodyText"/>
        <w:rPr>
          <w:lang w:val="en-US"/>
        </w:rPr>
      </w:pPr>
      <w:r w:rsidRPr="00924599">
        <w:rPr>
          <w:lang w:val="en-US"/>
        </w:rPr>
        <w:t>At RAN1#88</w:t>
      </w:r>
      <w:r w:rsidR="00BB4375">
        <w:rPr>
          <w:lang w:val="en-US"/>
        </w:rPr>
        <w:t>bis</w:t>
      </w:r>
      <w:r w:rsidRPr="00924599">
        <w:rPr>
          <w:lang w:val="en-US"/>
        </w:rPr>
        <w:t xml:space="preserve"> the following was decided regarding </w:t>
      </w:r>
      <w:r>
        <w:rPr>
          <w:lang w:val="en-US"/>
        </w:rPr>
        <w:t>t</w:t>
      </w:r>
      <w:r>
        <w:t>he delivery of the remaining system information</w:t>
      </w:r>
      <w:r w:rsidRPr="00924599">
        <w:rPr>
          <w:lang w:val="en-US"/>
        </w:rPr>
        <w:t>:</w:t>
      </w:r>
      <w:r w:rsidRPr="00A172D7">
        <w:rPr>
          <w:lang w:val="en-US"/>
        </w:rPr>
        <w:t xml:space="preserve"> </w:t>
      </w:r>
    </w:p>
    <w:tbl>
      <w:tblPr>
        <w:tblStyle w:val="TableGrid"/>
        <w:tblW w:w="0" w:type="auto"/>
        <w:tblLook w:val="04A0" w:firstRow="1" w:lastRow="0" w:firstColumn="1" w:lastColumn="0" w:noHBand="0" w:noVBand="1"/>
      </w:tblPr>
      <w:tblGrid>
        <w:gridCol w:w="9629"/>
      </w:tblGrid>
      <w:tr w:rsidR="00A172D7" w:rsidRPr="00924599" w14:paraId="114EDEEC" w14:textId="77777777" w:rsidTr="00BB32B5">
        <w:tc>
          <w:tcPr>
            <w:tcW w:w="9629" w:type="dxa"/>
          </w:tcPr>
          <w:p w14:paraId="22E6319C" w14:textId="77777777" w:rsidR="00344F89" w:rsidRPr="00344F89" w:rsidRDefault="00344F89" w:rsidP="00344F89">
            <w:pPr>
              <w:overflowPunct/>
              <w:autoSpaceDE/>
              <w:autoSpaceDN/>
              <w:adjustRightInd/>
              <w:spacing w:after="0"/>
              <w:ind w:left="1440" w:hanging="1440"/>
              <w:jc w:val="left"/>
              <w:textAlignment w:val="auto"/>
              <w:rPr>
                <w:rFonts w:ascii="Times" w:eastAsia="MS Mincho" w:hAnsi="Times"/>
                <w:b/>
                <w:u w:val="single"/>
                <w:lang w:eastAsia="ja-JP"/>
              </w:rPr>
            </w:pPr>
            <w:r w:rsidRPr="00344F89">
              <w:rPr>
                <w:rFonts w:ascii="Times" w:eastAsia="MS Mincho" w:hAnsi="Times"/>
                <w:b/>
                <w:highlight w:val="green"/>
                <w:u w:val="single"/>
                <w:lang w:eastAsia="ja-JP"/>
              </w:rPr>
              <w:t>Agreements:</w:t>
            </w:r>
          </w:p>
          <w:p w14:paraId="7409F7D9" w14:textId="77777777" w:rsidR="00344F89" w:rsidRPr="00344F89" w:rsidRDefault="00344F89" w:rsidP="00344F89">
            <w:pPr>
              <w:numPr>
                <w:ilvl w:val="0"/>
                <w:numId w:val="48"/>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Down-select one of SCS options for the remaining minimum system information transmission</w:t>
            </w:r>
          </w:p>
          <w:p w14:paraId="3D76394B" w14:textId="77777777" w:rsidR="00344F89" w:rsidRPr="00344F89" w:rsidRDefault="00344F89" w:rsidP="00344F89">
            <w:pPr>
              <w:numPr>
                <w:ilvl w:val="1"/>
                <w:numId w:val="48"/>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 xml:space="preserve">Option 1: PBCH signals the SCS of the remaining minimum system information </w:t>
            </w:r>
          </w:p>
          <w:p w14:paraId="7B80B6A7" w14:textId="77777777" w:rsidR="00344F89" w:rsidRPr="00344F89" w:rsidRDefault="00344F89" w:rsidP="00344F89">
            <w:pPr>
              <w:numPr>
                <w:ilvl w:val="1"/>
                <w:numId w:val="48"/>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Option 2: The same SCS applied in PBCH transmission is used for the transmission of the remaining minimum system information</w:t>
            </w:r>
          </w:p>
          <w:p w14:paraId="13EC1EA7" w14:textId="77777777" w:rsidR="00344F89" w:rsidRPr="00344F89" w:rsidRDefault="00344F89" w:rsidP="00344F89">
            <w:pPr>
              <w:numPr>
                <w:ilvl w:val="1"/>
                <w:numId w:val="48"/>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FFS whether the SCS refers to the control and/or data channel for remaining minimum system information</w:t>
            </w:r>
          </w:p>
          <w:p w14:paraId="6460BB6A" w14:textId="77777777" w:rsidR="00344F89" w:rsidRPr="00344F89" w:rsidRDefault="00344F89" w:rsidP="00344F89">
            <w:pPr>
              <w:numPr>
                <w:ilvl w:val="1"/>
                <w:numId w:val="48"/>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Note: RAN2 has decided to go with option 2</w:t>
            </w:r>
          </w:p>
          <w:p w14:paraId="6E02CE09" w14:textId="77777777" w:rsidR="00344F89" w:rsidRPr="00344F89" w:rsidRDefault="00344F89" w:rsidP="00344F89">
            <w:pPr>
              <w:numPr>
                <w:ilvl w:val="0"/>
                <w:numId w:val="48"/>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 xml:space="preserve">Down-select one of SCS options for PRACH msg. 3 transmission </w:t>
            </w:r>
          </w:p>
          <w:p w14:paraId="7CA72B1F" w14:textId="77777777" w:rsidR="00344F89" w:rsidRPr="00344F89" w:rsidRDefault="00344F89" w:rsidP="00344F89">
            <w:pPr>
              <w:numPr>
                <w:ilvl w:val="1"/>
                <w:numId w:val="48"/>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Option 1: RACH configuration (possibly within PBCH or the remaining minimum system information) provides the SCS of the PRACH msg. 3</w:t>
            </w:r>
          </w:p>
          <w:p w14:paraId="342E4E35" w14:textId="77777777" w:rsidR="00344F89" w:rsidRPr="00344F89" w:rsidRDefault="00344F89" w:rsidP="00344F89">
            <w:pPr>
              <w:numPr>
                <w:ilvl w:val="1"/>
                <w:numId w:val="48"/>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Option 2: The same SCS applied in PBCH transmission is used for the transmission of the PRACH msg. 3</w:t>
            </w:r>
          </w:p>
          <w:p w14:paraId="6F7B0A2A" w14:textId="77777777" w:rsidR="00344F89" w:rsidRPr="00344F89" w:rsidRDefault="00344F89" w:rsidP="00344F89">
            <w:pPr>
              <w:numPr>
                <w:ilvl w:val="1"/>
                <w:numId w:val="48"/>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 xml:space="preserve">Option 3: RAR can indicate the SCS of the PRACH msg. 3 transmission </w:t>
            </w:r>
          </w:p>
          <w:p w14:paraId="5E41CEF6" w14:textId="77777777" w:rsidR="00344F89" w:rsidRPr="00344F89" w:rsidRDefault="00344F89" w:rsidP="00344F89">
            <w:pPr>
              <w:numPr>
                <w:ilvl w:val="0"/>
                <w:numId w:val="48"/>
              </w:numPr>
              <w:overflowPunct/>
              <w:autoSpaceDE/>
              <w:autoSpaceDN/>
              <w:adjustRightInd/>
              <w:spacing w:after="0"/>
              <w:jc w:val="left"/>
              <w:textAlignment w:val="auto"/>
              <w:rPr>
                <w:rFonts w:ascii="Times" w:eastAsia="MS Mincho" w:hAnsi="Times"/>
                <w:lang w:val="en-US" w:eastAsia="ja-JP"/>
              </w:rPr>
            </w:pPr>
            <w:r w:rsidRPr="00344F89">
              <w:rPr>
                <w:rFonts w:ascii="Times" w:eastAsia="MS Mincho" w:hAnsi="Times"/>
                <w:lang w:val="en-US" w:eastAsia="ja-JP"/>
              </w:rPr>
              <w:t>FFS the determination of the SCS for msg  1, 2, and 4</w:t>
            </w:r>
          </w:p>
          <w:p w14:paraId="1DADAE2D" w14:textId="77777777" w:rsidR="00344F89" w:rsidRPr="00344F89" w:rsidRDefault="00344F89" w:rsidP="00344F89">
            <w:pPr>
              <w:overflowPunct/>
              <w:autoSpaceDE/>
              <w:autoSpaceDN/>
              <w:adjustRightInd/>
              <w:spacing w:after="0"/>
              <w:ind w:left="1440" w:hanging="1440"/>
              <w:jc w:val="left"/>
              <w:textAlignment w:val="auto"/>
              <w:rPr>
                <w:rFonts w:ascii="Times" w:eastAsia="MS Mincho" w:hAnsi="Times"/>
                <w:szCs w:val="24"/>
                <w:lang w:eastAsia="ja-JP"/>
              </w:rPr>
            </w:pPr>
          </w:p>
          <w:p w14:paraId="30E98C61" w14:textId="77777777" w:rsidR="00344F89" w:rsidRPr="00344F89" w:rsidRDefault="00344F89" w:rsidP="00344F89">
            <w:pPr>
              <w:overflowPunct/>
              <w:autoSpaceDE/>
              <w:autoSpaceDN/>
              <w:adjustRightInd/>
              <w:spacing w:after="0"/>
              <w:ind w:left="1440" w:hanging="1440"/>
              <w:jc w:val="left"/>
              <w:textAlignment w:val="auto"/>
              <w:rPr>
                <w:rFonts w:ascii="Times" w:eastAsia="MS Mincho" w:hAnsi="Times"/>
                <w:szCs w:val="24"/>
                <w:highlight w:val="yellow"/>
                <w:u w:val="single"/>
                <w:lang w:val="en-US" w:eastAsia="ja-JP"/>
              </w:rPr>
            </w:pPr>
            <w:r w:rsidRPr="00344F89">
              <w:rPr>
                <w:rFonts w:ascii="Times" w:eastAsia="MS Mincho" w:hAnsi="Times" w:hint="eastAsia"/>
                <w:b/>
                <w:szCs w:val="24"/>
                <w:highlight w:val="green"/>
                <w:u w:val="single"/>
                <w:lang w:eastAsia="ja-JP"/>
              </w:rPr>
              <w:t>Agreements:</w:t>
            </w:r>
          </w:p>
          <w:p w14:paraId="0ABB3EDB" w14:textId="77777777" w:rsidR="00344F89" w:rsidRPr="00344F89" w:rsidRDefault="00344F89" w:rsidP="00344F89">
            <w:pPr>
              <w:numPr>
                <w:ilvl w:val="0"/>
                <w:numId w:val="49"/>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NR-PDSCH carrying the remaining minimum system information is scheduled using NR-PDCCH.</w:t>
            </w:r>
          </w:p>
          <w:p w14:paraId="4C671453" w14:textId="77777777" w:rsidR="00344F89" w:rsidRPr="00344F89" w:rsidRDefault="00344F89" w:rsidP="00344F89">
            <w:pPr>
              <w:numPr>
                <w:ilvl w:val="0"/>
                <w:numId w:val="49"/>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 xml:space="preserve">NR-PBCH provides </w:t>
            </w:r>
            <w:r w:rsidRPr="00344F89">
              <w:rPr>
                <w:rFonts w:ascii="Times" w:eastAsia="MS Mincho" w:hAnsi="Times" w:hint="eastAsia"/>
                <w:szCs w:val="24"/>
                <w:lang w:val="en-US" w:eastAsia="ja-JP"/>
              </w:rPr>
              <w:t xml:space="preserve">configuration </w:t>
            </w:r>
            <w:r w:rsidRPr="00344F89">
              <w:rPr>
                <w:rFonts w:ascii="Times" w:eastAsia="MS Mincho" w:hAnsi="Times"/>
                <w:szCs w:val="24"/>
                <w:lang w:val="en-US" w:eastAsia="ja-JP"/>
              </w:rPr>
              <w:t>information for the NR-PDCCH scheduling the NR-PDSCH carrying the remaining minimum system information</w:t>
            </w:r>
          </w:p>
          <w:p w14:paraId="298399E8" w14:textId="77777777" w:rsidR="00344F89" w:rsidRPr="00344F89" w:rsidRDefault="00344F89" w:rsidP="00344F89">
            <w:pPr>
              <w:numPr>
                <w:ilvl w:val="1"/>
                <w:numId w:val="49"/>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hint="eastAsia"/>
                <w:szCs w:val="24"/>
                <w:lang w:val="en-US" w:eastAsia="ja-JP"/>
              </w:rPr>
              <w:t>FFS if a part of configuration information can be derived by specification</w:t>
            </w:r>
          </w:p>
          <w:p w14:paraId="38B42662" w14:textId="77777777" w:rsidR="00344F89" w:rsidRPr="00344F89" w:rsidRDefault="00344F89" w:rsidP="00344F89">
            <w:pPr>
              <w:overflowPunct/>
              <w:autoSpaceDE/>
              <w:autoSpaceDN/>
              <w:adjustRightInd/>
              <w:spacing w:after="0"/>
              <w:ind w:left="1440" w:hanging="1440"/>
              <w:jc w:val="left"/>
              <w:textAlignment w:val="auto"/>
              <w:rPr>
                <w:rFonts w:ascii="Times" w:eastAsia="MS Mincho" w:hAnsi="Times"/>
                <w:szCs w:val="24"/>
                <w:lang w:val="en-US" w:eastAsia="ja-JP"/>
              </w:rPr>
            </w:pPr>
          </w:p>
          <w:p w14:paraId="696D41CC" w14:textId="77777777" w:rsidR="00344F89" w:rsidRPr="00344F89" w:rsidRDefault="00344F89" w:rsidP="00344F89">
            <w:pPr>
              <w:overflowPunct/>
              <w:autoSpaceDE/>
              <w:autoSpaceDN/>
              <w:adjustRightInd/>
              <w:spacing w:after="0"/>
              <w:ind w:left="1440" w:hanging="1440"/>
              <w:jc w:val="left"/>
              <w:textAlignment w:val="auto"/>
              <w:rPr>
                <w:rFonts w:ascii="Times" w:eastAsia="MS Mincho" w:hAnsi="Times"/>
                <w:b/>
                <w:szCs w:val="24"/>
                <w:u w:val="single"/>
                <w:lang w:val="en-US" w:eastAsia="ja-JP"/>
              </w:rPr>
            </w:pPr>
            <w:r w:rsidRPr="00344F89">
              <w:rPr>
                <w:rFonts w:ascii="Times" w:eastAsia="MS Mincho" w:hAnsi="Times" w:hint="eastAsia"/>
                <w:b/>
                <w:szCs w:val="24"/>
                <w:highlight w:val="green"/>
                <w:u w:val="single"/>
                <w:lang w:val="en-US" w:eastAsia="ja-JP"/>
              </w:rPr>
              <w:t>Agreements:</w:t>
            </w:r>
          </w:p>
          <w:p w14:paraId="1F8230D0" w14:textId="77777777" w:rsidR="00344F89" w:rsidRPr="00344F89" w:rsidRDefault="00344F89" w:rsidP="00344F89">
            <w:pPr>
              <w:numPr>
                <w:ilvl w:val="0"/>
                <w:numId w:val="50"/>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The broadcast delivery of other system information (OSI) is supported by NR-PDSCH transmission. The scheduling information of broadcast NR-PDSCH is considered to be carried by the following option(s):</w:t>
            </w:r>
          </w:p>
          <w:p w14:paraId="60975F25" w14:textId="77777777" w:rsidR="00344F89" w:rsidRPr="00344F89" w:rsidRDefault="00344F89" w:rsidP="00344F89">
            <w:pPr>
              <w:numPr>
                <w:ilvl w:val="2"/>
                <w:numId w:val="50"/>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Option 1: NR-PDCCH</w:t>
            </w:r>
          </w:p>
          <w:p w14:paraId="2A2A0880" w14:textId="77777777" w:rsidR="00344F89" w:rsidRPr="00344F89" w:rsidRDefault="00344F89" w:rsidP="00344F89">
            <w:pPr>
              <w:numPr>
                <w:ilvl w:val="2"/>
                <w:numId w:val="50"/>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Option 2: Remaining minimum system information</w:t>
            </w:r>
          </w:p>
          <w:p w14:paraId="2994EC38" w14:textId="77777777" w:rsidR="00344F89" w:rsidRPr="00344F89" w:rsidRDefault="00344F89" w:rsidP="00344F89">
            <w:pPr>
              <w:numPr>
                <w:ilvl w:val="2"/>
                <w:numId w:val="50"/>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Other options are not precluded</w:t>
            </w:r>
          </w:p>
          <w:p w14:paraId="5136F264" w14:textId="77777777" w:rsidR="00344F89" w:rsidRPr="00344F89" w:rsidRDefault="00344F89" w:rsidP="00344F89">
            <w:pPr>
              <w:numPr>
                <w:ilvl w:val="1"/>
                <w:numId w:val="50"/>
              </w:numPr>
              <w:overflowPunct/>
              <w:autoSpaceDE/>
              <w:autoSpaceDN/>
              <w:adjustRightInd/>
              <w:spacing w:after="0"/>
              <w:jc w:val="left"/>
              <w:textAlignment w:val="auto"/>
              <w:rPr>
                <w:rFonts w:ascii="Times" w:eastAsia="MS Mincho" w:hAnsi="Times"/>
                <w:szCs w:val="24"/>
                <w:lang w:val="en-US" w:eastAsia="ja-JP"/>
              </w:rPr>
            </w:pPr>
            <w:r w:rsidRPr="00344F89">
              <w:rPr>
                <w:rFonts w:ascii="Times" w:eastAsia="MS Mincho" w:hAnsi="Times"/>
                <w:szCs w:val="24"/>
                <w:lang w:val="en-US" w:eastAsia="ja-JP"/>
              </w:rPr>
              <w:t>FFS: Maximum TBS for OSI.</w:t>
            </w:r>
          </w:p>
          <w:p w14:paraId="372E9675" w14:textId="77777777" w:rsidR="00A172D7" w:rsidRPr="00924599" w:rsidRDefault="00A172D7" w:rsidP="00BB32B5">
            <w:pPr>
              <w:overflowPunct/>
              <w:autoSpaceDE/>
              <w:autoSpaceDN/>
              <w:adjustRightInd/>
              <w:spacing w:after="0"/>
              <w:jc w:val="left"/>
              <w:textAlignment w:val="auto"/>
              <w:rPr>
                <w:lang w:val="en-US"/>
              </w:rPr>
            </w:pPr>
          </w:p>
        </w:tc>
      </w:tr>
    </w:tbl>
    <w:p w14:paraId="19CAC41A" w14:textId="77777777" w:rsidR="00A172D7" w:rsidRPr="00924599" w:rsidRDefault="00A172D7" w:rsidP="00A172D7">
      <w:pPr>
        <w:pStyle w:val="BodyText"/>
        <w:rPr>
          <w:lang w:val="en-US"/>
        </w:rPr>
      </w:pPr>
    </w:p>
    <w:p w14:paraId="6252B8C7" w14:textId="382F97CA" w:rsidR="0012133C" w:rsidRPr="0012133C" w:rsidRDefault="0012133C" w:rsidP="0012133C">
      <w:r>
        <w:t xml:space="preserve">In this contribution, we discuss further the delivery of the remaining system information. </w:t>
      </w:r>
    </w:p>
    <w:p w14:paraId="4BC9C407" w14:textId="0AF52781" w:rsidR="0092788A" w:rsidRDefault="00E9528F" w:rsidP="00CE0424">
      <w:pPr>
        <w:pStyle w:val="Heading1"/>
      </w:pPr>
      <w:r>
        <w:lastRenderedPageBreak/>
        <w:t>Discussion</w:t>
      </w:r>
    </w:p>
    <w:p w14:paraId="34886EEE" w14:textId="6D06A85F" w:rsidR="00A172D7" w:rsidRDefault="00A172D7" w:rsidP="00A172D7">
      <w:pPr>
        <w:pStyle w:val="Heading2"/>
      </w:pPr>
      <w:r>
        <w:t xml:space="preserve">Configuration of the NR-PDSCH carrying the </w:t>
      </w:r>
      <w:r w:rsidR="00BB4375">
        <w:t xml:space="preserve">other </w:t>
      </w:r>
      <w:r w:rsidRPr="00A172D7">
        <w:t>system information</w:t>
      </w:r>
    </w:p>
    <w:p w14:paraId="626D3083" w14:textId="4DC1F96A" w:rsidR="00076D64" w:rsidRDefault="00A172D7" w:rsidP="00076D64">
      <w:r>
        <w:t xml:space="preserve">As </w:t>
      </w:r>
      <w:r w:rsidR="000C75AF">
        <w:t xml:space="preserve">shown above, RAN1 agreed that the </w:t>
      </w:r>
      <w:r w:rsidR="000C75AF" w:rsidRPr="000C75AF">
        <w:t xml:space="preserve">NR-PDSCH carrying the remaining minimum system information is scheduled using NR-PDCCH </w:t>
      </w:r>
      <w:r w:rsidR="000C75AF">
        <w:t xml:space="preserve">while leaving it open how the </w:t>
      </w:r>
      <w:r w:rsidR="000C75AF" w:rsidRPr="000C75AF">
        <w:t xml:space="preserve">NR-PDSCH </w:t>
      </w:r>
      <w:r w:rsidR="000C75AF">
        <w:t xml:space="preserve">carrying the other system information is scheduled. For the same reasons as given in </w:t>
      </w:r>
      <w:r>
        <w:fldChar w:fldCharType="begin"/>
      </w:r>
      <w:r>
        <w:instrText xml:space="preserve"> REF _Ref473906658 \r \h </w:instrText>
      </w:r>
      <w:r>
        <w:fldChar w:fldCharType="separate"/>
      </w:r>
      <w:r w:rsidR="00F81D64">
        <w:t>[1]</w:t>
      </w:r>
      <w:r>
        <w:fldChar w:fldCharType="end"/>
      </w:r>
      <w:r>
        <w:t xml:space="preserve">, </w:t>
      </w:r>
      <w:r w:rsidR="00076D64">
        <w:t xml:space="preserve">we propose that also this NR-PDSCH is scheduled with an NR-PDCCH, </w:t>
      </w:r>
    </w:p>
    <w:p w14:paraId="2651084D" w14:textId="38B4D4D6" w:rsidR="00035C95" w:rsidRDefault="00035C95" w:rsidP="00BA73C6">
      <w:pPr>
        <w:pStyle w:val="Proposal"/>
      </w:pPr>
      <w:bookmarkStart w:id="0" w:name="_Toc481880648"/>
      <w:r>
        <w:t xml:space="preserve">The NR-PDSCH carrying the </w:t>
      </w:r>
      <w:r w:rsidR="00076D64">
        <w:t>other</w:t>
      </w:r>
      <w:r>
        <w:t xml:space="preserve"> system information is scheduled using the NR-PDCCH</w:t>
      </w:r>
      <w:bookmarkEnd w:id="0"/>
    </w:p>
    <w:p w14:paraId="0C55EE63" w14:textId="3F7A6D30" w:rsidR="009A0AE3" w:rsidRPr="009A0AE3" w:rsidRDefault="009A0AE3" w:rsidP="009A0AE3">
      <w:r>
        <w:t xml:space="preserve">The NR-PDCCH scheduling the OSI also needs configuration. It is unlikely that this NR-PDCCH needs a significant different configuration than the NR-PDCCH scheduling the remaining minimum system information. For example, the search space configuration used can be the same, but since the OSI can also be on demand, the transmission the delivery mechanism as discussed in section </w:t>
      </w:r>
      <w:r>
        <w:fldChar w:fldCharType="begin"/>
      </w:r>
      <w:r>
        <w:instrText xml:space="preserve"> REF _Ref481705326 \r \h </w:instrText>
      </w:r>
      <w:r>
        <w:fldChar w:fldCharType="separate"/>
      </w:r>
      <w:r w:rsidR="00F81D64">
        <w:t>2.4</w:t>
      </w:r>
      <w:r>
        <w:fldChar w:fldCharType="end"/>
      </w:r>
      <w:r>
        <w:t xml:space="preserve"> might be different. </w:t>
      </w:r>
    </w:p>
    <w:p w14:paraId="55C71ABF" w14:textId="4CD2C750" w:rsidR="00BA73C6" w:rsidRDefault="009A0AE3" w:rsidP="00076D64">
      <w:pPr>
        <w:pStyle w:val="Proposal"/>
      </w:pPr>
      <w:bookmarkStart w:id="1" w:name="_Toc481880649"/>
      <w:r>
        <w:t xml:space="preserve">Any additional </w:t>
      </w:r>
      <w:r w:rsidR="00035C95">
        <w:t xml:space="preserve">configuration of the NR-PDCCH scheduling the NR-PDSCH carrying the </w:t>
      </w:r>
      <w:r w:rsidR="00076D64">
        <w:t xml:space="preserve">other </w:t>
      </w:r>
      <w:r w:rsidR="00035C95">
        <w:t xml:space="preserve">system information </w:t>
      </w:r>
      <w:r w:rsidR="00BA73C6">
        <w:t xml:space="preserve">is included in the </w:t>
      </w:r>
      <w:r w:rsidR="00076D64" w:rsidRPr="00076D64">
        <w:t>remaining minimum system information</w:t>
      </w:r>
      <w:bookmarkEnd w:id="1"/>
      <w:r w:rsidR="00BA73C6">
        <w:t xml:space="preserve"> </w:t>
      </w:r>
    </w:p>
    <w:p w14:paraId="2467F4E0" w14:textId="0EE1DBA7" w:rsidR="00A172D7" w:rsidRDefault="00A172D7" w:rsidP="0092788A">
      <w:pPr>
        <w:pStyle w:val="Heading2"/>
      </w:pPr>
      <w:r>
        <w:t>Numerology</w:t>
      </w:r>
    </w:p>
    <w:p w14:paraId="6DE2552D" w14:textId="780A246B" w:rsidR="00BA73C6" w:rsidRDefault="0041651B" w:rsidP="00BA73C6">
      <w:r>
        <w:t>The numerology to be used for the</w:t>
      </w:r>
      <w:r w:rsidR="002767B4">
        <w:t xml:space="preserve"> </w:t>
      </w:r>
      <w:r w:rsidR="0034290C">
        <w:t>NR-</w:t>
      </w:r>
      <w:r>
        <w:t xml:space="preserve">PDSCH carrying the remaining minimum system information was </w:t>
      </w:r>
      <w:r w:rsidR="00C32DDD">
        <w:t xml:space="preserve">discussed and </w:t>
      </w:r>
      <w:r>
        <w:t xml:space="preserve">for further </w:t>
      </w:r>
      <w:r w:rsidR="00C32DDD">
        <w:t xml:space="preserve">discussion at </w:t>
      </w:r>
      <w:r>
        <w:t>RAN1#88</w:t>
      </w:r>
      <w:r w:rsidR="00C32DDD">
        <w:t>bis</w:t>
      </w:r>
      <w:r>
        <w:t xml:space="preserve">. </w:t>
      </w:r>
      <w:r w:rsidR="00C32DDD">
        <w:t>We repeat that i</w:t>
      </w:r>
      <w:r>
        <w:t xml:space="preserve">n order to avoid having to apply special treatment to this </w:t>
      </w:r>
      <w:r w:rsidR="002767B4">
        <w:t>NR-PDCCH+NR-</w:t>
      </w:r>
      <w:r>
        <w:t xml:space="preserve">PDSCH compared to </w:t>
      </w:r>
      <w:r w:rsidR="002767B4">
        <w:t>NR-PDCCH+NR-</w:t>
      </w:r>
      <w:r>
        <w:t xml:space="preserve">PDSCH </w:t>
      </w:r>
      <w:r w:rsidR="002767B4">
        <w:t xml:space="preserve">scheduling and </w:t>
      </w:r>
      <w:r>
        <w:t xml:space="preserve">carrying user data, it should be possible for the network to use the same numerology for </w:t>
      </w:r>
      <w:r w:rsidR="002767B4">
        <w:t>both uses</w:t>
      </w:r>
      <w:r>
        <w:t>. Hence</w:t>
      </w:r>
      <w:r w:rsidR="00C32DDD">
        <w:t xml:space="preserve">, we proposed in </w:t>
      </w:r>
      <w:r w:rsidR="00C32DDD">
        <w:fldChar w:fldCharType="begin"/>
      </w:r>
      <w:r w:rsidR="00C32DDD">
        <w:instrText xml:space="preserve"> REF _Ref473906658 \r \h </w:instrText>
      </w:r>
      <w:r w:rsidR="00C32DDD">
        <w:fldChar w:fldCharType="separate"/>
      </w:r>
      <w:r w:rsidR="00F81D64">
        <w:t>[1]</w:t>
      </w:r>
      <w:r w:rsidR="00C32DDD">
        <w:fldChar w:fldCharType="end"/>
      </w:r>
      <w:r w:rsidR="00C32DDD">
        <w:t xml:space="preserve"> </w:t>
      </w:r>
      <w:r>
        <w:t xml:space="preserve">to signal the numerology for the </w:t>
      </w:r>
      <w:r w:rsidR="002767B4">
        <w:t xml:space="preserve">NR-PDCCH scheduling </w:t>
      </w:r>
      <w:r w:rsidR="00E00ED8">
        <w:t xml:space="preserve">the </w:t>
      </w:r>
      <w:r>
        <w:t>NR-PDSCH carrying the remaining minimum system information in the NR-PBCH.</w:t>
      </w:r>
      <w:r w:rsidR="00C32DDD">
        <w:t xml:space="preserve"> However, RAN2 informs RAN1 in an LS that m</w:t>
      </w:r>
      <w:r w:rsidR="00C32DDD" w:rsidRPr="00C32DDD">
        <w:t>ixed numerologies on a single carrier are only supported in connected mode</w:t>
      </w:r>
      <w:r w:rsidR="00C32DDD">
        <w:t xml:space="preserve"> and that</w:t>
      </w:r>
      <w:r w:rsidR="00C32DDD" w:rsidRPr="00C32DDD">
        <w:t xml:space="preserve"> Idle mode and Inactive mode procedures (at least minimum system information broadcast and paging) use the default numerology per carrier frequency.</w:t>
      </w:r>
      <w:r w:rsidR="00C32DDD">
        <w:t xml:space="preserve"> This would not allow to change the numerology for the NR-PDSCH scheduling system information from the numerology used in the SS Block. Due to the drawback this has, we suggest RAN1 discusses this issue and </w:t>
      </w:r>
      <w:r w:rsidR="000A6FCB">
        <w:t>reports to RAN2 if a change is needed.</w:t>
      </w:r>
    </w:p>
    <w:p w14:paraId="0D13D577" w14:textId="2072C0D2" w:rsidR="0041651B" w:rsidRDefault="00C32DDD" w:rsidP="0041651B">
      <w:pPr>
        <w:pStyle w:val="Proposal"/>
      </w:pPr>
      <w:bookmarkStart w:id="2" w:name="_Toc481880650"/>
      <w:r>
        <w:t xml:space="preserve">RAN1 will discuss if the </w:t>
      </w:r>
      <w:r w:rsidR="0041651B">
        <w:t xml:space="preserve">numerology for the </w:t>
      </w:r>
      <w:r w:rsidR="0041651B" w:rsidRPr="00E00ED8">
        <w:t>NR-PD</w:t>
      </w:r>
      <w:r w:rsidR="00146F13" w:rsidRPr="00E00ED8">
        <w:t>CC</w:t>
      </w:r>
      <w:r w:rsidR="0041651B" w:rsidRPr="00E00ED8">
        <w:t xml:space="preserve">H </w:t>
      </w:r>
      <w:r w:rsidR="00E00ED8">
        <w:t xml:space="preserve">scheduling the NR-PDSCH </w:t>
      </w:r>
      <w:r>
        <w:t xml:space="preserve">should always be the same as for the SS Block or the network should have the possibility of changing the numerology used using signalling </w:t>
      </w:r>
      <w:r w:rsidR="0041651B">
        <w:t>in the NR-PBCH.</w:t>
      </w:r>
      <w:bookmarkEnd w:id="2"/>
      <w:r w:rsidR="0041651B">
        <w:t xml:space="preserve"> </w:t>
      </w:r>
    </w:p>
    <w:p w14:paraId="7108BDAB" w14:textId="27E2D1E4" w:rsidR="00187CA4" w:rsidRDefault="00187CA4" w:rsidP="00187CA4">
      <w:pPr>
        <w:pStyle w:val="Heading2"/>
        <w:tabs>
          <w:tab w:val="clear" w:pos="5680"/>
        </w:tabs>
        <w:ind w:left="0" w:firstLine="0"/>
        <w:rPr>
          <w:lang w:val="en-US"/>
        </w:rPr>
      </w:pPr>
      <w:bookmarkStart w:id="3" w:name="_Ref477973545"/>
      <w:r>
        <w:rPr>
          <w:lang w:val="en-US"/>
        </w:rPr>
        <w:t>Periodicity and TTI</w:t>
      </w:r>
      <w:bookmarkEnd w:id="3"/>
    </w:p>
    <w:p w14:paraId="369B0974" w14:textId="5C8F133D" w:rsidR="00B87DDC" w:rsidRDefault="00B87DDC" w:rsidP="002063A3">
      <w:pPr>
        <w:rPr>
          <w:rFonts w:eastAsia="MS Mincho"/>
          <w:lang w:val="en-US" w:eastAsia="ja-JP"/>
        </w:rPr>
      </w:pPr>
      <w:r>
        <w:rPr>
          <w:rFonts w:eastAsia="MS Mincho"/>
          <w:lang w:val="en-US" w:eastAsia="ja-JP"/>
        </w:rPr>
        <w:t xml:space="preserve">The periodicity and the TTI of the </w:t>
      </w:r>
      <w:r w:rsidR="0034290C">
        <w:t xml:space="preserve">NR-PDSCH carrying the remaining minimum system information </w:t>
      </w:r>
      <w:r>
        <w:rPr>
          <w:rFonts w:eastAsia="MS Mincho"/>
          <w:lang w:val="en-US" w:eastAsia="ja-JP"/>
        </w:rPr>
        <w:t xml:space="preserve">does not have to be the same. It is beneficial </w:t>
      </w:r>
      <w:r w:rsidR="00430AFB">
        <w:rPr>
          <w:rFonts w:eastAsia="MS Mincho"/>
          <w:lang w:val="en-US" w:eastAsia="ja-JP"/>
        </w:rPr>
        <w:t xml:space="preserve">that UEs in good channel conditions can decode the NR-PBCH from one instance while in order to keep the overhead from the </w:t>
      </w:r>
      <w:r w:rsidR="0034290C">
        <w:t xml:space="preserve">NR-PDSCH carrying the remaining minimum system information </w:t>
      </w:r>
      <w:r w:rsidR="0034290C">
        <w:rPr>
          <w:rFonts w:eastAsia="MS Mincho"/>
          <w:lang w:val="en-US" w:eastAsia="ja-JP"/>
        </w:rPr>
        <w:t>low</w:t>
      </w:r>
      <w:r w:rsidR="00430AFB">
        <w:rPr>
          <w:rFonts w:eastAsia="MS Mincho"/>
          <w:lang w:val="en-US" w:eastAsia="ja-JP"/>
        </w:rPr>
        <w:t xml:space="preserve">, coverage limited UEs can combine multiple instances </w:t>
      </w:r>
      <w:r w:rsidR="0034290C">
        <w:rPr>
          <w:rFonts w:eastAsia="MS Mincho"/>
          <w:lang w:val="en-US" w:eastAsia="ja-JP"/>
        </w:rPr>
        <w:t xml:space="preserve">before decoding the </w:t>
      </w:r>
      <w:r w:rsidR="0034290C">
        <w:t>NR-PDSCH carrying the remaining minimum system information</w:t>
      </w:r>
      <w:r w:rsidR="00430AFB">
        <w:rPr>
          <w:rFonts w:eastAsia="MS Mincho"/>
          <w:lang w:val="en-US" w:eastAsia="ja-JP"/>
        </w:rPr>
        <w:t xml:space="preserve">. This can be handled by </w:t>
      </w:r>
      <w:r w:rsidR="0034290C">
        <w:rPr>
          <w:rFonts w:eastAsia="MS Mincho"/>
          <w:lang w:val="en-US" w:eastAsia="ja-JP"/>
        </w:rPr>
        <w:t xml:space="preserve">transmitting </w:t>
      </w:r>
      <w:r w:rsidR="00430AFB">
        <w:rPr>
          <w:rFonts w:eastAsia="MS Mincho"/>
          <w:lang w:val="en-US" w:eastAsia="ja-JP"/>
        </w:rPr>
        <w:t xml:space="preserve">different redundancy versions </w:t>
      </w:r>
      <w:r w:rsidR="0034290C">
        <w:rPr>
          <w:rFonts w:eastAsia="MS Mincho"/>
          <w:lang w:val="en-US" w:eastAsia="ja-JP"/>
        </w:rPr>
        <w:t xml:space="preserve">at each instances of the </w:t>
      </w:r>
      <w:r w:rsidR="0034290C">
        <w:t>NR-PDSCH within the associated TTI</w:t>
      </w:r>
    </w:p>
    <w:p w14:paraId="4C5563CA" w14:textId="3DAB70FF" w:rsidR="00845CC2" w:rsidRDefault="00430AFB" w:rsidP="00430AFB">
      <w:pPr>
        <w:rPr>
          <w:rFonts w:eastAsia="MS Mincho"/>
          <w:lang w:val="en-US" w:eastAsia="ja-JP"/>
        </w:rPr>
      </w:pPr>
      <w:r>
        <w:rPr>
          <w:rFonts w:eastAsia="MS Mincho"/>
          <w:lang w:val="en-US" w:eastAsia="ja-JP"/>
        </w:rPr>
        <w:t xml:space="preserve">An example is shown in </w:t>
      </w:r>
      <w:r>
        <w:rPr>
          <w:rFonts w:eastAsia="MS Mincho"/>
          <w:lang w:val="en-US" w:eastAsia="ja-JP"/>
        </w:rPr>
        <w:fldChar w:fldCharType="begin"/>
      </w:r>
      <w:r>
        <w:rPr>
          <w:rFonts w:eastAsia="MS Mincho"/>
          <w:lang w:val="en-US" w:eastAsia="ja-JP"/>
        </w:rPr>
        <w:instrText xml:space="preserve"> REF _Ref470015998 \h </w:instrText>
      </w:r>
      <w:r>
        <w:rPr>
          <w:rFonts w:eastAsia="MS Mincho"/>
          <w:lang w:val="en-US" w:eastAsia="ja-JP"/>
        </w:rPr>
      </w:r>
      <w:r>
        <w:rPr>
          <w:rFonts w:eastAsia="MS Mincho"/>
          <w:lang w:val="en-US" w:eastAsia="ja-JP"/>
        </w:rPr>
        <w:fldChar w:fldCharType="separate"/>
      </w:r>
      <w:r w:rsidR="00F81D64">
        <w:t xml:space="preserve">Figure </w:t>
      </w:r>
      <w:r w:rsidR="00F81D64">
        <w:rPr>
          <w:noProof/>
        </w:rPr>
        <w:t>1</w:t>
      </w:r>
      <w:r>
        <w:rPr>
          <w:rFonts w:eastAsia="MS Mincho"/>
          <w:lang w:val="en-US" w:eastAsia="ja-JP"/>
        </w:rPr>
        <w:fldChar w:fldCharType="end"/>
      </w:r>
      <w:r>
        <w:rPr>
          <w:rFonts w:eastAsia="MS Mincho"/>
          <w:lang w:val="en-US" w:eastAsia="ja-JP"/>
        </w:rPr>
        <w:t>. E</w:t>
      </w:r>
      <w:r w:rsidR="00845CC2" w:rsidRPr="005A2B6D">
        <w:rPr>
          <w:rFonts w:eastAsia="MS Mincho"/>
          <w:lang w:val="en-US" w:eastAsia="ja-JP"/>
        </w:rPr>
        <w:t>very 80 ms the UE can expect to receive</w:t>
      </w:r>
      <w:r w:rsidR="00845CC2">
        <w:rPr>
          <w:rFonts w:eastAsia="MS Mincho"/>
          <w:lang w:val="en-US" w:eastAsia="ja-JP"/>
        </w:rPr>
        <w:t xml:space="preserve"> a</w:t>
      </w:r>
      <w:r w:rsidR="00845CC2" w:rsidRPr="005A2B6D">
        <w:rPr>
          <w:rFonts w:eastAsia="MS Mincho"/>
          <w:lang w:val="en-US" w:eastAsia="ja-JP"/>
        </w:rPr>
        <w:t>t least one SS Block and</w:t>
      </w:r>
      <w:r w:rsidR="00845CC2">
        <w:rPr>
          <w:rFonts w:eastAsia="MS Mincho"/>
          <w:lang w:val="en-US" w:eastAsia="ja-JP"/>
        </w:rPr>
        <w:t xml:space="preserve"> </w:t>
      </w:r>
      <w:r>
        <w:rPr>
          <w:rFonts w:eastAsia="MS Mincho"/>
          <w:lang w:val="en-US" w:eastAsia="ja-JP"/>
        </w:rPr>
        <w:t xml:space="preserve">at least </w:t>
      </w:r>
      <w:r w:rsidR="00845CC2" w:rsidRPr="005A2B6D">
        <w:rPr>
          <w:rFonts w:eastAsia="MS Mincho"/>
          <w:lang w:val="en-US" w:eastAsia="ja-JP"/>
        </w:rPr>
        <w:t xml:space="preserve">one redundancy version of </w:t>
      </w:r>
      <w:r w:rsidR="00845CC2">
        <w:rPr>
          <w:rFonts w:eastAsia="MS Mincho"/>
          <w:lang w:val="en-US" w:eastAsia="ja-JP"/>
        </w:rPr>
        <w:t>NR-</w:t>
      </w:r>
      <w:r w:rsidR="0034290C">
        <w:rPr>
          <w:rFonts w:eastAsia="MS Mincho"/>
          <w:lang w:val="en-US" w:eastAsia="ja-JP"/>
        </w:rPr>
        <w:t xml:space="preserve">PDSCH </w:t>
      </w:r>
      <w:r w:rsidR="00B378EF">
        <w:rPr>
          <w:rFonts w:eastAsia="MS Mincho"/>
          <w:lang w:val="en-US" w:eastAsia="ja-JP"/>
        </w:rPr>
        <w:t xml:space="preserve">while the TTI of the </w:t>
      </w:r>
      <w:r w:rsidR="0034290C">
        <w:t>remaining minimum system information</w:t>
      </w:r>
      <w:r w:rsidR="0034290C">
        <w:rPr>
          <w:rFonts w:eastAsia="MS Mincho"/>
          <w:lang w:val="en-US" w:eastAsia="ja-JP"/>
        </w:rPr>
        <w:t xml:space="preserve"> </w:t>
      </w:r>
      <w:r w:rsidR="00B378EF">
        <w:rPr>
          <w:rFonts w:eastAsia="MS Mincho"/>
          <w:lang w:val="en-US" w:eastAsia="ja-JP"/>
        </w:rPr>
        <w:t xml:space="preserve">is 320 ms. The decision on the TTI for the </w:t>
      </w:r>
      <w:r w:rsidR="0034290C">
        <w:t>remaining minimum system information</w:t>
      </w:r>
      <w:r w:rsidR="0034290C">
        <w:rPr>
          <w:rFonts w:eastAsia="MS Mincho"/>
          <w:lang w:val="en-US" w:eastAsia="ja-JP"/>
        </w:rPr>
        <w:t xml:space="preserve"> </w:t>
      </w:r>
      <w:r w:rsidR="00FD6F5E">
        <w:rPr>
          <w:rFonts w:eastAsia="MS Mincho"/>
          <w:lang w:val="en-US" w:eastAsia="ja-JP"/>
        </w:rPr>
        <w:t>is left to</w:t>
      </w:r>
      <w:r w:rsidR="00B378EF">
        <w:rPr>
          <w:rFonts w:eastAsia="MS Mincho"/>
          <w:lang w:val="en-US" w:eastAsia="ja-JP"/>
        </w:rPr>
        <w:t xml:space="preserve"> RAN2.</w:t>
      </w:r>
    </w:p>
    <w:p w14:paraId="02E21D32" w14:textId="3B9385A6" w:rsidR="00845CC2" w:rsidRDefault="00845CC2" w:rsidP="00845CC2">
      <w:pPr>
        <w:keepNext/>
      </w:pPr>
    </w:p>
    <w:p w14:paraId="408FE88A" w14:textId="3AC64941" w:rsidR="00804C0A" w:rsidRDefault="006B0414" w:rsidP="00845CC2">
      <w:pPr>
        <w:keepNext/>
      </w:pPr>
      <w:r>
        <w:rPr>
          <w:noProof/>
          <w:lang w:val="en-US" w:eastAsia="en-US"/>
        </w:rPr>
        <w:drawing>
          <wp:inline distT="0" distB="0" distL="0" distR="0" wp14:anchorId="1545C8D7" wp14:editId="27BB77E0">
            <wp:extent cx="5120640" cy="1078992"/>
            <wp:effectExtent l="0" t="0" r="381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0640" cy="1078992"/>
                    </a:xfrm>
                    <a:prstGeom prst="rect">
                      <a:avLst/>
                    </a:prstGeom>
                    <a:noFill/>
                  </pic:spPr>
                </pic:pic>
              </a:graphicData>
            </a:graphic>
          </wp:inline>
        </w:drawing>
      </w:r>
    </w:p>
    <w:p w14:paraId="3786AE5A" w14:textId="2C8D6016" w:rsidR="00845CC2" w:rsidRDefault="00845CC2" w:rsidP="00845CC2">
      <w:pPr>
        <w:pStyle w:val="Caption"/>
        <w:jc w:val="both"/>
      </w:pPr>
      <w:bookmarkStart w:id="4" w:name="_Ref470015998"/>
      <w:r>
        <w:t xml:space="preserve">Figure </w:t>
      </w:r>
      <w:r>
        <w:fldChar w:fldCharType="begin"/>
      </w:r>
      <w:r>
        <w:instrText xml:space="preserve"> SEQ Figure \* ARABIC </w:instrText>
      </w:r>
      <w:r>
        <w:fldChar w:fldCharType="separate"/>
      </w:r>
      <w:r w:rsidR="00F81D64">
        <w:rPr>
          <w:noProof/>
        </w:rPr>
        <w:t>1</w:t>
      </w:r>
      <w:r>
        <w:fldChar w:fldCharType="end"/>
      </w:r>
      <w:bookmarkEnd w:id="4"/>
      <w:r>
        <w:t xml:space="preserve">: The UE may assume that it will receive at least one SS Block and one </w:t>
      </w:r>
      <w:r w:rsidR="002767B4">
        <w:t xml:space="preserve">redundancy version of the </w:t>
      </w:r>
      <w:r w:rsidR="000172B3">
        <w:t>NR-PDSCH carrying the remaining minimum system information</w:t>
      </w:r>
      <w:r w:rsidR="00B378EF">
        <w:t xml:space="preserve"> every 80 ms with </w:t>
      </w:r>
      <w:r w:rsidR="000172B3">
        <w:t xml:space="preserve">the actual TTI of the transport channel on the NR-PDSCH being </w:t>
      </w:r>
      <w:r w:rsidR="00B378EF">
        <w:t>320 ms</w:t>
      </w:r>
      <w:r w:rsidR="000172B3">
        <w:t>.</w:t>
      </w:r>
    </w:p>
    <w:p w14:paraId="0423CB05" w14:textId="58B59C69" w:rsidR="0041651B" w:rsidRDefault="00FD6F5E" w:rsidP="00FD6F5E">
      <w:pPr>
        <w:pStyle w:val="Proposal"/>
      </w:pPr>
      <w:bookmarkStart w:id="5" w:name="_Toc481880651"/>
      <w:r>
        <w:t xml:space="preserve">NR-PDSCH carrying the remaining minimum system information is transmitted </w:t>
      </w:r>
      <w:r w:rsidR="00705ED6">
        <w:t xml:space="preserve">with a certain periodicity (e.g. </w:t>
      </w:r>
      <w:r>
        <w:t>80 ms</w:t>
      </w:r>
      <w:r w:rsidR="00705ED6">
        <w:t>) with different redundancy versions if multiple transmissions within the TTI</w:t>
      </w:r>
      <w:r w:rsidR="0041651B">
        <w:t xml:space="preserve">. </w:t>
      </w:r>
      <w:r w:rsidRPr="00FD6F5E">
        <w:t xml:space="preserve">The TTI for the remaining minimum system information </w:t>
      </w:r>
      <w:r>
        <w:t xml:space="preserve">is </w:t>
      </w:r>
      <w:r w:rsidR="00542C82">
        <w:t xml:space="preserve">up </w:t>
      </w:r>
      <w:r>
        <w:t xml:space="preserve">to </w:t>
      </w:r>
      <w:r w:rsidRPr="00FD6F5E">
        <w:t>RAN2.</w:t>
      </w:r>
      <w:bookmarkEnd w:id="5"/>
    </w:p>
    <w:p w14:paraId="49A22CB7" w14:textId="263C851A" w:rsidR="002063A3" w:rsidRDefault="002063A3" w:rsidP="00845CC2">
      <w:pPr>
        <w:pStyle w:val="BodyText"/>
        <w:rPr>
          <w:rFonts w:eastAsia="MS Mincho"/>
          <w:lang w:val="en-US" w:eastAsia="ja-JP"/>
        </w:rPr>
      </w:pPr>
    </w:p>
    <w:p w14:paraId="7ACAEF50" w14:textId="7A487D95" w:rsidR="00361FBA" w:rsidRDefault="00542C82" w:rsidP="00361FBA">
      <w:pPr>
        <w:pStyle w:val="Heading2"/>
        <w:rPr>
          <w:rFonts w:eastAsia="MS Mincho"/>
          <w:lang w:val="en-US" w:eastAsia="ja-JP"/>
        </w:rPr>
      </w:pPr>
      <w:bookmarkStart w:id="6" w:name="_Ref481705326"/>
      <w:r>
        <w:rPr>
          <w:rFonts w:eastAsia="MS Mincho"/>
          <w:lang w:val="en-US" w:eastAsia="ja-JP"/>
        </w:rPr>
        <w:t>SI delivery mechanisms</w:t>
      </w:r>
      <w:bookmarkEnd w:id="6"/>
    </w:p>
    <w:p w14:paraId="44DB8C76" w14:textId="1E56ABD9" w:rsidR="00845CC2" w:rsidRDefault="00B378EF" w:rsidP="00845CC2">
      <w:pPr>
        <w:pStyle w:val="BodyText"/>
        <w:rPr>
          <w:rFonts w:eastAsia="MS Mincho"/>
          <w:lang w:val="en-US" w:eastAsia="ja-JP"/>
        </w:rPr>
      </w:pPr>
      <w:r>
        <w:rPr>
          <w:rFonts w:eastAsia="MS Mincho"/>
          <w:lang w:val="en-US" w:eastAsia="ja-JP"/>
        </w:rPr>
        <w:t>T</w:t>
      </w:r>
      <w:r w:rsidR="00845CC2" w:rsidRPr="00794668">
        <w:rPr>
          <w:rFonts w:eastAsia="MS Mincho"/>
          <w:lang w:val="en-US" w:eastAsia="ja-JP"/>
        </w:rPr>
        <w:t xml:space="preserve">he UE shall not assume that the beam-forming of the SS Blocks is related to the beamforming of the </w:t>
      </w:r>
      <w:r w:rsidR="00845CC2">
        <w:rPr>
          <w:rFonts w:eastAsia="MS Mincho"/>
          <w:lang w:val="en-US" w:eastAsia="ja-JP"/>
        </w:rPr>
        <w:t>NR-SPBCH</w:t>
      </w:r>
      <w:r w:rsidR="00845CC2" w:rsidRPr="00794668">
        <w:rPr>
          <w:rFonts w:eastAsia="MS Mincho"/>
          <w:lang w:val="en-US" w:eastAsia="ja-JP"/>
        </w:rPr>
        <w:t>. For example</w:t>
      </w:r>
      <w:r w:rsidR="00845CC2">
        <w:rPr>
          <w:rFonts w:eastAsia="MS Mincho"/>
          <w:lang w:val="en-US" w:eastAsia="ja-JP"/>
        </w:rPr>
        <w:t>,</w:t>
      </w:r>
      <w:r w:rsidR="00845CC2" w:rsidRPr="00794668">
        <w:rPr>
          <w:rFonts w:eastAsia="MS Mincho"/>
          <w:lang w:val="en-US" w:eastAsia="ja-JP"/>
        </w:rPr>
        <w:t xml:space="preserve"> the SS Block may be beam-swept using narrow and cell-dependent beam-forming while the SIBs may be transmitted jointly in wide beams using single-frequency network transmission format, see </w:t>
      </w:r>
      <w:r w:rsidR="00845CC2" w:rsidRPr="00794668">
        <w:rPr>
          <w:rFonts w:eastAsia="MS Mincho"/>
          <w:lang w:val="en-US" w:eastAsia="ja-JP"/>
        </w:rPr>
        <w:fldChar w:fldCharType="begin"/>
      </w:r>
      <w:r w:rsidR="00845CC2" w:rsidRPr="00794668">
        <w:rPr>
          <w:rFonts w:eastAsia="MS Mincho"/>
          <w:lang w:val="en-US" w:eastAsia="ja-JP"/>
        </w:rPr>
        <w:instrText xml:space="preserve"> REF _Ref470016773 \h  \* MERGEFORMAT </w:instrText>
      </w:r>
      <w:r w:rsidR="00845CC2" w:rsidRPr="00794668">
        <w:rPr>
          <w:rFonts w:eastAsia="MS Mincho"/>
          <w:lang w:val="en-US" w:eastAsia="ja-JP"/>
        </w:rPr>
      </w:r>
      <w:r w:rsidR="00845CC2" w:rsidRPr="00794668">
        <w:rPr>
          <w:rFonts w:eastAsia="MS Mincho"/>
          <w:lang w:val="en-US" w:eastAsia="ja-JP"/>
        </w:rPr>
        <w:fldChar w:fldCharType="separate"/>
      </w:r>
      <w:r w:rsidR="00F81D64">
        <w:t xml:space="preserve">Figure </w:t>
      </w:r>
      <w:r w:rsidR="00F81D64">
        <w:rPr>
          <w:noProof/>
        </w:rPr>
        <w:t>2</w:t>
      </w:r>
      <w:r w:rsidR="00845CC2" w:rsidRPr="00794668">
        <w:rPr>
          <w:rFonts w:eastAsia="MS Mincho"/>
          <w:lang w:val="en-US" w:eastAsia="ja-JP"/>
        </w:rPr>
        <w:fldChar w:fldCharType="end"/>
      </w:r>
      <w:r w:rsidR="00845CC2" w:rsidRPr="00794668">
        <w:rPr>
          <w:rFonts w:eastAsia="MS Mincho"/>
          <w:lang w:val="en-US" w:eastAsia="ja-JP"/>
        </w:rPr>
        <w:t>.</w:t>
      </w:r>
      <w:r w:rsidR="00B31822">
        <w:rPr>
          <w:rFonts w:eastAsia="MS Mincho"/>
          <w:lang w:val="en-US" w:eastAsia="ja-JP"/>
        </w:rPr>
        <w:t xml:space="preserve"> The benefits of SFN transmission of system information were shown in </w:t>
      </w:r>
      <w:r w:rsidR="00D33BE4">
        <w:rPr>
          <w:rFonts w:eastAsia="MS Mincho"/>
          <w:lang w:val="en-US" w:eastAsia="ja-JP"/>
        </w:rPr>
        <w:fldChar w:fldCharType="begin"/>
      </w:r>
      <w:r w:rsidR="00D33BE4">
        <w:rPr>
          <w:rFonts w:eastAsia="MS Mincho"/>
          <w:lang w:val="en-US" w:eastAsia="ja-JP"/>
        </w:rPr>
        <w:instrText xml:space="preserve"> REF _Ref471729757 \r \h </w:instrText>
      </w:r>
      <w:r w:rsidR="00D33BE4">
        <w:rPr>
          <w:rFonts w:eastAsia="MS Mincho"/>
          <w:lang w:val="en-US" w:eastAsia="ja-JP"/>
        </w:rPr>
      </w:r>
      <w:r w:rsidR="00D33BE4">
        <w:rPr>
          <w:rFonts w:eastAsia="MS Mincho"/>
          <w:lang w:val="en-US" w:eastAsia="ja-JP"/>
        </w:rPr>
        <w:fldChar w:fldCharType="separate"/>
      </w:r>
      <w:r w:rsidR="00F81D64">
        <w:rPr>
          <w:rFonts w:eastAsia="MS Mincho"/>
          <w:lang w:val="en-US" w:eastAsia="ja-JP"/>
        </w:rPr>
        <w:t>[4]</w:t>
      </w:r>
      <w:r w:rsidR="00D33BE4">
        <w:rPr>
          <w:rFonts w:eastAsia="MS Mincho"/>
          <w:lang w:val="en-US" w:eastAsia="ja-JP"/>
        </w:rPr>
        <w:fldChar w:fldCharType="end"/>
      </w:r>
      <w:r w:rsidR="00B31822">
        <w:rPr>
          <w:rFonts w:eastAsia="MS Mincho"/>
          <w:lang w:val="en-US" w:eastAsia="ja-JP"/>
        </w:rPr>
        <w:t>.</w:t>
      </w:r>
    </w:p>
    <w:p w14:paraId="35A86C93" w14:textId="4267CEE2" w:rsidR="00845CC2" w:rsidRDefault="00675EEC" w:rsidP="00845CC2">
      <w:pPr>
        <w:pStyle w:val="BodyText"/>
      </w:pPr>
      <w:r>
        <w:rPr>
          <w:noProof/>
          <w:lang w:val="en-US" w:eastAsia="en-US"/>
        </w:rPr>
        <w:drawing>
          <wp:inline distT="0" distB="0" distL="0" distR="0" wp14:anchorId="3C70B552" wp14:editId="41034172">
            <wp:extent cx="4754880" cy="2121408"/>
            <wp:effectExtent l="0" t="0" r="762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54880" cy="2121408"/>
                    </a:xfrm>
                    <a:prstGeom prst="rect">
                      <a:avLst/>
                    </a:prstGeom>
                    <a:noFill/>
                  </pic:spPr>
                </pic:pic>
              </a:graphicData>
            </a:graphic>
          </wp:inline>
        </w:drawing>
      </w:r>
    </w:p>
    <w:p w14:paraId="195A17D9" w14:textId="6D25E7B8" w:rsidR="00845CC2" w:rsidRDefault="00845CC2" w:rsidP="00845CC2">
      <w:pPr>
        <w:pStyle w:val="Caption"/>
        <w:jc w:val="left"/>
      </w:pPr>
      <w:bookmarkStart w:id="7" w:name="_Ref470016773"/>
      <w:r>
        <w:t xml:space="preserve">Figure </w:t>
      </w:r>
      <w:r>
        <w:fldChar w:fldCharType="begin"/>
      </w:r>
      <w:r>
        <w:instrText xml:space="preserve"> SEQ Figure \* ARABIC </w:instrText>
      </w:r>
      <w:r>
        <w:fldChar w:fldCharType="separate"/>
      </w:r>
      <w:r w:rsidR="00F81D64">
        <w:rPr>
          <w:noProof/>
        </w:rPr>
        <w:t>2</w:t>
      </w:r>
      <w:r>
        <w:fldChar w:fldCharType="end"/>
      </w:r>
      <w:bookmarkEnd w:id="7"/>
      <w:r>
        <w:t xml:space="preserve">: Example depicting that the beamforming and transmission format of the SS Block and </w:t>
      </w:r>
      <w:r w:rsidR="00675EEC">
        <w:t xml:space="preserve">the remaining minimum system information </w:t>
      </w:r>
      <w:r>
        <w:t xml:space="preserve">may be different and that the UE cannot </w:t>
      </w:r>
      <w:r w:rsidR="00675EEC">
        <w:t xml:space="preserve">always </w:t>
      </w:r>
      <w:r>
        <w:t>use the PCI to derive the information required to read</w:t>
      </w:r>
      <w:r w:rsidR="00675EEC" w:rsidRPr="00675EEC">
        <w:t xml:space="preserve"> </w:t>
      </w:r>
      <w:r w:rsidR="00675EEC">
        <w:t>the remaining minimum system information</w:t>
      </w:r>
      <w:r>
        <w:t>.</w:t>
      </w:r>
    </w:p>
    <w:p w14:paraId="6001CFD1" w14:textId="460F091A" w:rsidR="00361FBA" w:rsidRDefault="00361FBA" w:rsidP="00361FBA">
      <w:r>
        <w:t>Based on the above, we propose:</w:t>
      </w:r>
    </w:p>
    <w:p w14:paraId="305E2DDA" w14:textId="034E38E1" w:rsidR="00361FBA" w:rsidRDefault="00361FBA" w:rsidP="007D78C9">
      <w:pPr>
        <w:pStyle w:val="Proposal"/>
      </w:pPr>
      <w:bookmarkStart w:id="8" w:name="_Toc477973098"/>
      <w:bookmarkStart w:id="9" w:name="_Toc477973284"/>
      <w:bookmarkStart w:id="10" w:name="_Toc470174584"/>
      <w:bookmarkStart w:id="11" w:name="_Toc470174680"/>
      <w:bookmarkStart w:id="12" w:name="_Toc470941439"/>
      <w:bookmarkStart w:id="13" w:name="_Toc470941820"/>
      <w:bookmarkStart w:id="14" w:name="_Toc471404974"/>
      <w:bookmarkStart w:id="15" w:name="_Toc471473153"/>
      <w:bookmarkStart w:id="16" w:name="_Toc471514690"/>
      <w:bookmarkStart w:id="17" w:name="_Toc481880652"/>
      <w:r>
        <w:t xml:space="preserve">NR should support at least three different delivery mechanisms for </w:t>
      </w:r>
      <w:r w:rsidR="00D2775B">
        <w:rPr>
          <w:rFonts w:eastAsia="MS Mincho"/>
          <w:lang w:val="en-US" w:eastAsia="ja-JP"/>
        </w:rPr>
        <w:t xml:space="preserve">the </w:t>
      </w:r>
      <w:r w:rsidR="00D2775B">
        <w:t xml:space="preserve">NR-PDSCH carrying the remaining minimum system information </w:t>
      </w:r>
      <w:bookmarkEnd w:id="8"/>
      <w:bookmarkEnd w:id="9"/>
      <w:r w:rsidR="007D78C9" w:rsidRPr="007D78C9">
        <w:t>(1) omnidirectional or wide beam (e.g. sector) transmission, (2) sweeping of narrow beams, and (3) SFN transmission involving multiple cells or multiple TRPs serving the same cell.</w:t>
      </w:r>
      <w:bookmarkEnd w:id="17"/>
    </w:p>
    <w:bookmarkEnd w:id="10"/>
    <w:bookmarkEnd w:id="11"/>
    <w:bookmarkEnd w:id="12"/>
    <w:bookmarkEnd w:id="13"/>
    <w:bookmarkEnd w:id="14"/>
    <w:bookmarkEnd w:id="15"/>
    <w:bookmarkEnd w:id="16"/>
    <w:p w14:paraId="6C73BCE6" w14:textId="75DE7659" w:rsidR="001A2B2E" w:rsidRDefault="0041651B" w:rsidP="0041651B">
      <w:r>
        <w:t xml:space="preserve">In order to support the three </w:t>
      </w:r>
      <w:r w:rsidRPr="0041651B">
        <w:t xml:space="preserve">delivery mechanisms </w:t>
      </w:r>
      <w:r>
        <w:t xml:space="preserve">above, it is important that the </w:t>
      </w:r>
      <w:r w:rsidR="002F4DB7">
        <w:t xml:space="preserve">channel parameters </w:t>
      </w:r>
      <w:r>
        <w:t xml:space="preserve">of the NR-PDSCH carrying the remaining minimum system information </w:t>
      </w:r>
      <w:r w:rsidR="001A2B2E">
        <w:t xml:space="preserve">and its associated PDCCH </w:t>
      </w:r>
      <w:r>
        <w:t xml:space="preserve">can be configured. Since the only channel the UE has access to prior to this </w:t>
      </w:r>
      <w:r w:rsidR="00146F13">
        <w:t>cannel is the NR-P</w:t>
      </w:r>
      <w:r>
        <w:t>BCH, the configuration needs to be included in the NR-PBCH. This configuration should not only include the frequency resources used for the NR</w:t>
      </w:r>
      <w:r w:rsidR="00F87DBD">
        <w:t xml:space="preserve">-PDSCH, </w:t>
      </w:r>
      <w:r>
        <w:t xml:space="preserve">but </w:t>
      </w:r>
      <w:r w:rsidR="002F4DB7">
        <w:t xml:space="preserve">also </w:t>
      </w:r>
      <w:r>
        <w:t>the DMRS and scrambling configurations. Typically, the DMRS and scrambling sequences for physical channels are derived from the PCI</w:t>
      </w:r>
      <w:r w:rsidR="00F87DBD">
        <w:t>,</w:t>
      </w:r>
      <w:r>
        <w:t xml:space="preserve"> but </w:t>
      </w:r>
      <w:r w:rsidR="002F4DB7">
        <w:t>in case the system information is transmitted SFN it needs to be possible to decouple DMRS and scrambling sequences from the PCI</w:t>
      </w:r>
      <w:r w:rsidR="00675EEC">
        <w:t xml:space="preserve"> using the same DRMS and scrambling in an area covering many cells</w:t>
      </w:r>
      <w:r>
        <w:t xml:space="preserve">. </w:t>
      </w:r>
    </w:p>
    <w:p w14:paraId="7BA8AE59" w14:textId="5D0DE2C5" w:rsidR="001A2B2E" w:rsidRDefault="001A2B2E" w:rsidP="0041651B">
      <w:r>
        <w:t xml:space="preserve">Additionally, neighbouring cells will often have the same configuration and hence the broadcast systems information is the same, but it is not necessarily transmitted in an SFN manner. Knowing that the system information in the new cell is the same as the system information in the old cell, would save the UE from having to read the system information after cell reselection saving power and reducing delay. </w:t>
      </w:r>
    </w:p>
    <w:p w14:paraId="78C17CC6" w14:textId="469A7852" w:rsidR="001A2B2E" w:rsidRDefault="001A2B2E" w:rsidP="001F73DE">
      <w:pPr>
        <w:pStyle w:val="Observation"/>
        <w:ind w:left="1620" w:hanging="1620"/>
      </w:pPr>
      <w:bookmarkStart w:id="18" w:name="_Toc481880654"/>
      <w:r>
        <w:t xml:space="preserve">System information in </w:t>
      </w:r>
      <w:r w:rsidR="002767B4">
        <w:t>cells in an area</w:t>
      </w:r>
      <w:r>
        <w:t xml:space="preserve"> is often the same and the UE can benefit from knowing this to save power and reduce delay.</w:t>
      </w:r>
      <w:bookmarkEnd w:id="18"/>
      <w:r>
        <w:t xml:space="preserve"> </w:t>
      </w:r>
    </w:p>
    <w:p w14:paraId="0B2B3887" w14:textId="03E21DEC" w:rsidR="0041651B" w:rsidRDefault="001A2B2E" w:rsidP="0041651B">
      <w:pPr>
        <w:rPr>
          <w:rFonts w:ascii="Calibri" w:hAnsi="Calibri"/>
          <w:lang w:val="en-US" w:eastAsia="en-US"/>
        </w:rPr>
      </w:pPr>
      <w:r>
        <w:t xml:space="preserve">Based </w:t>
      </w:r>
      <w:r w:rsidR="00FA7AAC">
        <w:t>on this</w:t>
      </w:r>
      <w:r>
        <w:t xml:space="preserve">, </w:t>
      </w:r>
      <w:r w:rsidR="00FA7AAC">
        <w:t xml:space="preserve">it is proposed to introduce </w:t>
      </w:r>
      <w:r w:rsidR="0041651B">
        <w:t xml:space="preserve">an </w:t>
      </w:r>
      <w:r w:rsidR="00FA7AAC">
        <w:t xml:space="preserve">area </w:t>
      </w:r>
      <w:r w:rsidR="0041651B">
        <w:t xml:space="preserve">index </w:t>
      </w:r>
      <w:r w:rsidR="00FA7AAC">
        <w:t xml:space="preserve">that is </w:t>
      </w:r>
      <w:r w:rsidR="0041651B">
        <w:t xml:space="preserve">provided in the </w:t>
      </w:r>
      <w:r w:rsidR="002F4DB7">
        <w:t xml:space="preserve">NR-PBCH </w:t>
      </w:r>
      <w:r w:rsidR="00FA7AAC">
        <w:t xml:space="preserve">that </w:t>
      </w:r>
      <w:r w:rsidR="002F4DB7">
        <w:t>inform</w:t>
      </w:r>
      <w:r w:rsidR="00FA7AAC">
        <w:t>s</w:t>
      </w:r>
      <w:r w:rsidR="002F4DB7">
        <w:t xml:space="preserve"> the UE if the system information is the same in </w:t>
      </w:r>
      <w:r w:rsidR="00FA7AAC">
        <w:t xml:space="preserve">all cells with the same area index </w:t>
      </w:r>
      <w:r w:rsidR="002F4DB7">
        <w:t xml:space="preserve">and if the PCI or the </w:t>
      </w:r>
      <w:r w:rsidR="00FA7AAC">
        <w:t xml:space="preserve">area </w:t>
      </w:r>
      <w:r w:rsidR="002F4DB7">
        <w:t>index should be used to derive the DMRS and scrambling sequence</w:t>
      </w:r>
      <w:r w:rsidR="0041651B">
        <w:t xml:space="preserve">. </w:t>
      </w:r>
    </w:p>
    <w:p w14:paraId="08854620" w14:textId="074032A6" w:rsidR="0041651B" w:rsidRDefault="001A2B2E" w:rsidP="001A2B2E">
      <w:pPr>
        <w:pStyle w:val="Proposal"/>
      </w:pPr>
      <w:bookmarkStart w:id="19" w:name="_Toc477338512"/>
      <w:bookmarkStart w:id="20" w:name="_Toc481880653"/>
      <w:r>
        <w:t>A</w:t>
      </w:r>
      <w:r w:rsidRPr="001A2B2E">
        <w:t xml:space="preserve">n </w:t>
      </w:r>
      <w:r w:rsidR="00FA7AAC">
        <w:t xml:space="preserve">area </w:t>
      </w:r>
      <w:r w:rsidRPr="001A2B2E">
        <w:t xml:space="preserve">index </w:t>
      </w:r>
      <w:r w:rsidR="00FA7AAC">
        <w:t xml:space="preserve">included in </w:t>
      </w:r>
      <w:r w:rsidRPr="001A2B2E">
        <w:t>the NR-PBCH inform</w:t>
      </w:r>
      <w:r w:rsidR="00FA7AAC">
        <w:t>s</w:t>
      </w:r>
      <w:r w:rsidRPr="001A2B2E">
        <w:t xml:space="preserve"> the UE </w:t>
      </w:r>
      <w:r w:rsidR="00FA7AAC">
        <w:t>o</w:t>
      </w:r>
      <w:r w:rsidRPr="001A2B2E">
        <w:t xml:space="preserve">f the system information </w:t>
      </w:r>
      <w:r w:rsidR="00675EEC">
        <w:t>being the same in the new cell</w:t>
      </w:r>
      <w:r w:rsidRPr="001A2B2E">
        <w:t xml:space="preserve"> as in previous</w:t>
      </w:r>
      <w:r w:rsidR="00FA7AAC">
        <w:t>ly detected</w:t>
      </w:r>
      <w:r w:rsidR="00675EEC">
        <w:t xml:space="preserve"> cells and whether the PCI or </w:t>
      </w:r>
      <w:r w:rsidRPr="001A2B2E">
        <w:t xml:space="preserve">the </w:t>
      </w:r>
      <w:r w:rsidR="00FA7AAC">
        <w:t xml:space="preserve">area </w:t>
      </w:r>
      <w:r w:rsidRPr="001A2B2E">
        <w:t>index should be used to derive the DMRS and scrambling sequence.</w:t>
      </w:r>
      <w:bookmarkEnd w:id="20"/>
      <w:r w:rsidRPr="001A2B2E">
        <w:t xml:space="preserve"> </w:t>
      </w:r>
      <w:bookmarkEnd w:id="19"/>
    </w:p>
    <w:p w14:paraId="3FDAEECB" w14:textId="329651B8" w:rsidR="00C01F33" w:rsidRPr="00CE0424" w:rsidRDefault="00C01F33" w:rsidP="00CE0424">
      <w:pPr>
        <w:pStyle w:val="Heading1"/>
      </w:pPr>
      <w:r w:rsidRPr="00CE0424">
        <w:t>Conclusion</w:t>
      </w:r>
    </w:p>
    <w:p w14:paraId="4D07C4CD" w14:textId="347E0BEE" w:rsidR="00B47E43" w:rsidRPr="007A6E9A" w:rsidRDefault="008E065E">
      <w:pPr>
        <w:pStyle w:val="TOC1"/>
        <w:rPr>
          <w:b w:val="0"/>
        </w:rPr>
      </w:pPr>
      <w:r w:rsidRPr="007A6E9A">
        <w:rPr>
          <w:b w:val="0"/>
        </w:rPr>
        <w:t xml:space="preserve">In </w:t>
      </w:r>
      <w:r w:rsidR="00B378EF">
        <w:rPr>
          <w:b w:val="0"/>
        </w:rPr>
        <w:t xml:space="preserve">this contribution </w:t>
      </w:r>
      <w:r w:rsidRPr="007A6E9A">
        <w:rPr>
          <w:b w:val="0"/>
        </w:rPr>
        <w:t>we made the following observations:</w:t>
      </w:r>
    </w:p>
    <w:bookmarkStart w:id="21" w:name="_GoBack"/>
    <w:bookmarkEnd w:id="21"/>
    <w:p w14:paraId="4989EC11" w14:textId="5B95190A" w:rsidR="00F81D64" w:rsidRDefault="00076BB3">
      <w:pPr>
        <w:pStyle w:val="TOC1"/>
        <w:rPr>
          <w:rFonts w:asciiTheme="minorHAnsi" w:eastAsiaTheme="minorEastAsia" w:hAnsiTheme="minorHAnsi" w:cstheme="minorBidi"/>
          <w:b w:val="0"/>
          <w:sz w:val="22"/>
          <w:lang w:eastAsia="en-US"/>
        </w:rPr>
      </w:pPr>
      <w:r>
        <w:rPr>
          <w:bCs/>
        </w:rPr>
        <w:fldChar w:fldCharType="begin"/>
      </w:r>
      <w:r>
        <w:rPr>
          <w:bCs/>
        </w:rPr>
        <w:instrText xml:space="preserve"> TOC \n \h \z \t "Observation,1" </w:instrText>
      </w:r>
      <w:r>
        <w:rPr>
          <w:bCs/>
        </w:rPr>
        <w:fldChar w:fldCharType="separate"/>
      </w:r>
      <w:hyperlink w:anchor="_Toc481880654" w:history="1">
        <w:r w:rsidR="00F81D64" w:rsidRPr="00886707">
          <w:rPr>
            <w:rStyle w:val="Hyperlink"/>
          </w:rPr>
          <w:t>Observation 1</w:t>
        </w:r>
        <w:r w:rsidR="00F81D64">
          <w:rPr>
            <w:rFonts w:asciiTheme="minorHAnsi" w:eastAsiaTheme="minorEastAsia" w:hAnsiTheme="minorHAnsi" w:cstheme="minorBidi"/>
            <w:b w:val="0"/>
            <w:sz w:val="22"/>
            <w:lang w:eastAsia="en-US"/>
          </w:rPr>
          <w:tab/>
        </w:r>
        <w:r w:rsidR="00F81D64" w:rsidRPr="00886707">
          <w:rPr>
            <w:rStyle w:val="Hyperlink"/>
          </w:rPr>
          <w:t>System information in cells in an area is often the same and the UE can benefit from knowing this to save power and reduce delay.</w:t>
        </w:r>
      </w:hyperlink>
    </w:p>
    <w:p w14:paraId="322CEA8E" w14:textId="1B092981" w:rsidR="00076BB3" w:rsidRDefault="00076BB3" w:rsidP="00076BB3">
      <w:pPr>
        <w:pStyle w:val="Observation"/>
        <w:numPr>
          <w:ilvl w:val="0"/>
          <w:numId w:val="0"/>
        </w:numPr>
        <w:ind w:left="360" w:hanging="360"/>
      </w:pPr>
      <w:r>
        <w:rPr>
          <w:bCs w:val="0"/>
          <w:noProof/>
          <w:szCs w:val="22"/>
          <w:lang w:val="en-US"/>
        </w:rPr>
        <w:fldChar w:fldCharType="end"/>
      </w:r>
    </w:p>
    <w:p w14:paraId="661C37B4" w14:textId="67785034" w:rsidR="00B47E43" w:rsidRDefault="009C0532" w:rsidP="00076BB3">
      <w:bookmarkStart w:id="22" w:name="_Toc477973096"/>
      <w:r>
        <w:t xml:space="preserve">Based on the discussion, </w:t>
      </w:r>
      <w:r w:rsidR="008E065E" w:rsidRPr="007A6E9A">
        <w:t>we propose the following:</w:t>
      </w:r>
      <w:bookmarkEnd w:id="22"/>
    </w:p>
    <w:p w14:paraId="2030F925" w14:textId="4AC6EAC9" w:rsidR="00F81D64" w:rsidRDefault="00076BB3">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"Proposal,1" </w:instrText>
      </w:r>
      <w:r>
        <w:rPr>
          <w:b w:val="0"/>
        </w:rPr>
        <w:fldChar w:fldCharType="separate"/>
      </w:r>
      <w:hyperlink w:anchor="_Toc481880648" w:history="1">
        <w:r w:rsidR="00F81D64" w:rsidRPr="00D52551">
          <w:rPr>
            <w:rStyle w:val="Hyperlink"/>
          </w:rPr>
          <w:t>Proposal 1</w:t>
        </w:r>
        <w:r w:rsidR="00F81D64">
          <w:rPr>
            <w:rFonts w:asciiTheme="minorHAnsi" w:eastAsiaTheme="minorEastAsia" w:hAnsiTheme="minorHAnsi" w:cstheme="minorBidi"/>
            <w:b w:val="0"/>
            <w:sz w:val="22"/>
            <w:lang w:eastAsia="en-US"/>
          </w:rPr>
          <w:tab/>
        </w:r>
        <w:r w:rsidR="00F81D64" w:rsidRPr="00D52551">
          <w:rPr>
            <w:rStyle w:val="Hyperlink"/>
          </w:rPr>
          <w:t>The NR-PDSCH carrying the other system information is scheduled using the NR-PDCCH</w:t>
        </w:r>
      </w:hyperlink>
    </w:p>
    <w:p w14:paraId="11D2C3BB" w14:textId="01A09A90" w:rsidR="00F81D64" w:rsidRDefault="00F81D64">
      <w:pPr>
        <w:pStyle w:val="TOC1"/>
        <w:rPr>
          <w:rFonts w:asciiTheme="minorHAnsi" w:eastAsiaTheme="minorEastAsia" w:hAnsiTheme="minorHAnsi" w:cstheme="minorBidi"/>
          <w:b w:val="0"/>
          <w:sz w:val="22"/>
          <w:lang w:eastAsia="en-US"/>
        </w:rPr>
      </w:pPr>
      <w:hyperlink w:anchor="_Toc481880649" w:history="1">
        <w:r w:rsidRPr="00D52551">
          <w:rPr>
            <w:rStyle w:val="Hyperlink"/>
          </w:rPr>
          <w:t>Proposal 2</w:t>
        </w:r>
        <w:r>
          <w:rPr>
            <w:rFonts w:asciiTheme="minorHAnsi" w:eastAsiaTheme="minorEastAsia" w:hAnsiTheme="minorHAnsi" w:cstheme="minorBidi"/>
            <w:b w:val="0"/>
            <w:sz w:val="22"/>
            <w:lang w:eastAsia="en-US"/>
          </w:rPr>
          <w:tab/>
        </w:r>
        <w:r w:rsidRPr="00D52551">
          <w:rPr>
            <w:rStyle w:val="Hyperlink"/>
          </w:rPr>
          <w:t>Any additional configuration of the NR-PDCCH scheduling the NR-PDSCH carrying the other system information is included in the remaining minimum system information</w:t>
        </w:r>
      </w:hyperlink>
    </w:p>
    <w:p w14:paraId="5DAB94C1" w14:textId="4CB18385" w:rsidR="00F81D64" w:rsidRDefault="00F81D64">
      <w:pPr>
        <w:pStyle w:val="TOC1"/>
        <w:rPr>
          <w:rFonts w:asciiTheme="minorHAnsi" w:eastAsiaTheme="minorEastAsia" w:hAnsiTheme="minorHAnsi" w:cstheme="minorBidi"/>
          <w:b w:val="0"/>
          <w:sz w:val="22"/>
          <w:lang w:eastAsia="en-US"/>
        </w:rPr>
      </w:pPr>
      <w:hyperlink w:anchor="_Toc481880650" w:history="1">
        <w:r w:rsidRPr="00D52551">
          <w:rPr>
            <w:rStyle w:val="Hyperlink"/>
          </w:rPr>
          <w:t>Proposal 3</w:t>
        </w:r>
        <w:r>
          <w:rPr>
            <w:rFonts w:asciiTheme="minorHAnsi" w:eastAsiaTheme="minorEastAsia" w:hAnsiTheme="minorHAnsi" w:cstheme="minorBidi"/>
            <w:b w:val="0"/>
            <w:sz w:val="22"/>
            <w:lang w:eastAsia="en-US"/>
          </w:rPr>
          <w:tab/>
        </w:r>
        <w:r w:rsidRPr="00D52551">
          <w:rPr>
            <w:rStyle w:val="Hyperlink"/>
          </w:rPr>
          <w:t>RAN1 will discuss if the numerology for the NR-PDCCH scheduling the NR-PDSCH should always be the same as for the SS Block or the network should have the possibility of changing the numerology used using signalling in the NR-PBCH.</w:t>
        </w:r>
      </w:hyperlink>
    </w:p>
    <w:p w14:paraId="1A769651" w14:textId="56E6161D" w:rsidR="00F81D64" w:rsidRDefault="00F81D64">
      <w:pPr>
        <w:pStyle w:val="TOC1"/>
        <w:rPr>
          <w:rFonts w:asciiTheme="minorHAnsi" w:eastAsiaTheme="minorEastAsia" w:hAnsiTheme="minorHAnsi" w:cstheme="minorBidi"/>
          <w:b w:val="0"/>
          <w:sz w:val="22"/>
          <w:lang w:eastAsia="en-US"/>
        </w:rPr>
      </w:pPr>
      <w:hyperlink w:anchor="_Toc481880651" w:history="1">
        <w:r w:rsidRPr="00D52551">
          <w:rPr>
            <w:rStyle w:val="Hyperlink"/>
          </w:rPr>
          <w:t>Proposal 4</w:t>
        </w:r>
        <w:r>
          <w:rPr>
            <w:rFonts w:asciiTheme="minorHAnsi" w:eastAsiaTheme="minorEastAsia" w:hAnsiTheme="minorHAnsi" w:cstheme="minorBidi"/>
            <w:b w:val="0"/>
            <w:sz w:val="22"/>
            <w:lang w:eastAsia="en-US"/>
          </w:rPr>
          <w:tab/>
        </w:r>
        <w:r w:rsidRPr="00D52551">
          <w:rPr>
            <w:rStyle w:val="Hyperlink"/>
          </w:rPr>
          <w:t>NR-PDSCH carrying the remaining minimum system information is transmitted with a certain periodicity (e.g. 80 ms) with different redundancy versions if multiple transmissions within the TTI. The TTI for the remaining minimum system information is up to RAN2.</w:t>
        </w:r>
      </w:hyperlink>
    </w:p>
    <w:p w14:paraId="527171F9" w14:textId="01AE58E9" w:rsidR="00F81D64" w:rsidRDefault="00F81D64">
      <w:pPr>
        <w:pStyle w:val="TOC1"/>
        <w:rPr>
          <w:rFonts w:asciiTheme="minorHAnsi" w:eastAsiaTheme="minorEastAsia" w:hAnsiTheme="minorHAnsi" w:cstheme="minorBidi"/>
          <w:b w:val="0"/>
          <w:sz w:val="22"/>
          <w:lang w:eastAsia="en-US"/>
        </w:rPr>
      </w:pPr>
      <w:hyperlink w:anchor="_Toc481880652" w:history="1">
        <w:r w:rsidRPr="00D52551">
          <w:rPr>
            <w:rStyle w:val="Hyperlink"/>
          </w:rPr>
          <w:t>Proposal 5</w:t>
        </w:r>
        <w:r>
          <w:rPr>
            <w:rFonts w:asciiTheme="minorHAnsi" w:eastAsiaTheme="minorEastAsia" w:hAnsiTheme="minorHAnsi" w:cstheme="minorBidi"/>
            <w:b w:val="0"/>
            <w:sz w:val="22"/>
            <w:lang w:eastAsia="en-US"/>
          </w:rPr>
          <w:tab/>
        </w:r>
        <w:r w:rsidRPr="00D52551">
          <w:rPr>
            <w:rStyle w:val="Hyperlink"/>
          </w:rPr>
          <w:t xml:space="preserve">NR should support at least three different delivery mechanisms for </w:t>
        </w:r>
        <w:r w:rsidRPr="00D52551">
          <w:rPr>
            <w:rStyle w:val="Hyperlink"/>
            <w:rFonts w:eastAsia="MS Mincho"/>
            <w:lang w:val="en-US" w:eastAsia="ja-JP"/>
          </w:rPr>
          <w:t xml:space="preserve">the </w:t>
        </w:r>
        <w:r w:rsidRPr="00D52551">
          <w:rPr>
            <w:rStyle w:val="Hyperlink"/>
          </w:rPr>
          <w:t>NR-PDSCH carrying the remaining minimum system information (1) omnidirectional or wide beam (e.g. sector) transmission, (2) sweeping of narrow beams, and (3) SFN transmission involving multiple cells or multiple TRPs serving the same cell.</w:t>
        </w:r>
      </w:hyperlink>
    </w:p>
    <w:p w14:paraId="652E4169" w14:textId="3F845FBA" w:rsidR="00F81D64" w:rsidRDefault="00F81D64">
      <w:pPr>
        <w:pStyle w:val="TOC1"/>
        <w:rPr>
          <w:rFonts w:asciiTheme="minorHAnsi" w:eastAsiaTheme="minorEastAsia" w:hAnsiTheme="minorHAnsi" w:cstheme="minorBidi"/>
          <w:b w:val="0"/>
          <w:sz w:val="22"/>
          <w:lang w:eastAsia="en-US"/>
        </w:rPr>
      </w:pPr>
      <w:hyperlink w:anchor="_Toc481880653" w:history="1">
        <w:r w:rsidRPr="00D52551">
          <w:rPr>
            <w:rStyle w:val="Hyperlink"/>
          </w:rPr>
          <w:t>Proposal 6</w:t>
        </w:r>
        <w:r>
          <w:rPr>
            <w:rFonts w:asciiTheme="minorHAnsi" w:eastAsiaTheme="minorEastAsia" w:hAnsiTheme="minorHAnsi" w:cstheme="minorBidi"/>
            <w:b w:val="0"/>
            <w:sz w:val="22"/>
            <w:lang w:eastAsia="en-US"/>
          </w:rPr>
          <w:tab/>
        </w:r>
        <w:r w:rsidRPr="00D52551">
          <w:rPr>
            <w:rStyle w:val="Hyperlink"/>
          </w:rPr>
          <w:t>An area index included in the NR-PBCH informs the UE of the system information being the same in the new cell as in previously detected cells and whether the PCI or the area index should be used to derive the DMRS and scrambling sequence.</w:t>
        </w:r>
      </w:hyperlink>
    </w:p>
    <w:p w14:paraId="0DA9D64D" w14:textId="08B1986B" w:rsidR="00076BB3" w:rsidRDefault="00076BB3" w:rsidP="00076BB3">
      <w:pPr>
        <w:rPr>
          <w:b/>
        </w:rPr>
      </w:pPr>
      <w:r>
        <w:rPr>
          <w:b/>
        </w:rPr>
        <w:fldChar w:fldCharType="end"/>
      </w:r>
    </w:p>
    <w:p w14:paraId="3CA25FCB" w14:textId="30BDE564" w:rsidR="00F507D1" w:rsidRDefault="00F507D1" w:rsidP="00CE0424">
      <w:pPr>
        <w:pStyle w:val="Heading1"/>
      </w:pPr>
      <w:bookmarkStart w:id="23" w:name="_In-sequence_SDU_delivery"/>
      <w:bookmarkEnd w:id="23"/>
      <w:r w:rsidRPr="00CE0424">
        <w:t>References</w:t>
      </w:r>
    </w:p>
    <w:p w14:paraId="2FA6A768" w14:textId="77777777" w:rsidR="009C0532" w:rsidRPr="009C0532" w:rsidRDefault="009C0532" w:rsidP="009C0532"/>
    <w:p w14:paraId="7228B1DA" w14:textId="776B063C" w:rsidR="0012133C" w:rsidRDefault="000C75AF" w:rsidP="0012133C">
      <w:pPr>
        <w:pStyle w:val="Reference"/>
        <w:rPr>
          <w:rFonts w:cs="Arial"/>
          <w:lang w:val="en-US" w:eastAsia="en-US"/>
        </w:rPr>
      </w:pPr>
      <w:bookmarkStart w:id="24" w:name="_Ref473906658"/>
      <w:r>
        <w:rPr>
          <w:rFonts w:cs="Arial"/>
          <w:lang w:val="en-US" w:eastAsia="en-US"/>
        </w:rPr>
        <w:t>R1-1706012</w:t>
      </w:r>
      <w:r w:rsidR="0012133C">
        <w:rPr>
          <w:rFonts w:cs="Arial"/>
          <w:lang w:val="en-US" w:eastAsia="en-US"/>
        </w:rPr>
        <w:t>, “</w:t>
      </w:r>
      <w:r w:rsidRPr="006013F2">
        <w:rPr>
          <w:rFonts w:eastAsia="MS Mincho"/>
          <w:lang w:eastAsia="ja-JP"/>
        </w:rPr>
        <w:t>NR delivery of remaining system information</w:t>
      </w:r>
      <w:r w:rsidR="0012133C">
        <w:rPr>
          <w:rFonts w:cs="Arial"/>
          <w:lang w:val="en-US" w:eastAsia="en-US"/>
        </w:rPr>
        <w:t xml:space="preserve">”, </w:t>
      </w:r>
      <w:r w:rsidR="0012133C" w:rsidRPr="0012133C">
        <w:rPr>
          <w:rFonts w:cs="Arial"/>
          <w:lang w:val="en-US" w:eastAsia="en-US"/>
        </w:rPr>
        <w:t>Ericsson</w:t>
      </w:r>
      <w:bookmarkEnd w:id="24"/>
    </w:p>
    <w:p w14:paraId="10B2F910" w14:textId="2C7312A6" w:rsidR="00C32DDD" w:rsidRDefault="00C32DDD" w:rsidP="00C32DDD">
      <w:pPr>
        <w:pStyle w:val="Reference"/>
        <w:rPr>
          <w:lang w:val="en-US" w:eastAsia="en-US"/>
        </w:rPr>
      </w:pPr>
      <w:bookmarkStart w:id="25" w:name="_Ref474173944"/>
      <w:r w:rsidRPr="00C32DDD">
        <w:rPr>
          <w:rFonts w:cs="Arial"/>
          <w:lang w:val="en-US" w:eastAsia="en-US"/>
        </w:rPr>
        <w:t>R1-1706869</w:t>
      </w:r>
      <w:r>
        <w:rPr>
          <w:lang w:val="en-US" w:eastAsia="en-US"/>
        </w:rPr>
        <w:t>, “</w:t>
      </w:r>
      <w:r w:rsidRPr="00B6014A">
        <w:t>LS on Mixed numerologies in idle mode</w:t>
      </w:r>
      <w:r>
        <w:rPr>
          <w:lang w:val="en-US" w:eastAsia="en-US"/>
        </w:rPr>
        <w:t xml:space="preserve">”, </w:t>
      </w:r>
      <w:r w:rsidRPr="004C211F">
        <w:rPr>
          <w:lang w:val="en-US" w:eastAsia="en-US"/>
        </w:rPr>
        <w:t>Ericsson</w:t>
      </w:r>
      <w:r>
        <w:rPr>
          <w:lang w:val="en-US" w:eastAsia="en-US"/>
        </w:rPr>
        <w:t>, RAN2</w:t>
      </w:r>
    </w:p>
    <w:p w14:paraId="2CA4AFAA" w14:textId="19273899" w:rsidR="004C211F" w:rsidRPr="00D33BE4" w:rsidRDefault="004C211F" w:rsidP="004C211F">
      <w:pPr>
        <w:pStyle w:val="Reference"/>
        <w:rPr>
          <w:rFonts w:cs="Arial"/>
          <w:lang w:val="en-US" w:eastAsia="en-US"/>
        </w:rPr>
      </w:pPr>
      <w:r w:rsidRPr="004C211F">
        <w:rPr>
          <w:rFonts w:cs="Arial"/>
          <w:lang w:val="en-US" w:eastAsia="en-US"/>
        </w:rPr>
        <w:t>R2-1701563</w:t>
      </w:r>
      <w:r>
        <w:rPr>
          <w:rFonts w:cs="Arial"/>
          <w:lang w:val="en-US" w:eastAsia="en-US"/>
        </w:rPr>
        <w:t>, “</w:t>
      </w:r>
      <w:r w:rsidRPr="004C211F">
        <w:rPr>
          <w:rFonts w:cs="Arial"/>
          <w:lang w:val="en-US" w:eastAsia="en-US"/>
        </w:rPr>
        <w:t>Further analysis of NR minimum SI at network sharing</w:t>
      </w:r>
      <w:r>
        <w:rPr>
          <w:rFonts w:cs="Arial"/>
          <w:lang w:val="en-US" w:eastAsia="en-US"/>
        </w:rPr>
        <w:t xml:space="preserve">”, </w:t>
      </w:r>
      <w:r w:rsidRPr="004C211F">
        <w:rPr>
          <w:rFonts w:cs="Arial"/>
          <w:lang w:val="en-US" w:eastAsia="en-US"/>
        </w:rPr>
        <w:t>Ericsson</w:t>
      </w:r>
      <w:bookmarkEnd w:id="25"/>
    </w:p>
    <w:p w14:paraId="64DF7E71" w14:textId="35499C7C" w:rsidR="00B31822" w:rsidRDefault="00B31822" w:rsidP="00D33BE4">
      <w:pPr>
        <w:pStyle w:val="Reference"/>
        <w:rPr>
          <w:rFonts w:cs="Arial"/>
          <w:lang w:val="en-US" w:eastAsia="en-US"/>
        </w:rPr>
      </w:pPr>
      <w:bookmarkStart w:id="26" w:name="_Ref471729757"/>
      <w:r w:rsidRPr="00D33BE4">
        <w:rPr>
          <w:rFonts w:cs="Arial"/>
          <w:lang w:val="en-US" w:eastAsia="en-US"/>
        </w:rPr>
        <w:t>R1-16</w:t>
      </w:r>
      <w:bookmarkEnd w:id="26"/>
      <w:r w:rsidR="00D33BE4" w:rsidRPr="00D33BE4">
        <w:rPr>
          <w:rFonts w:cs="Arial"/>
          <w:lang w:val="en-US" w:eastAsia="en-US"/>
        </w:rPr>
        <w:t>11903, “Broadcasting system information by means of SFN-transmission in NR”</w:t>
      </w:r>
      <w:r w:rsidR="00D33BE4">
        <w:rPr>
          <w:rFonts w:cs="Arial"/>
          <w:lang w:val="en-US" w:eastAsia="en-US"/>
        </w:rPr>
        <w:t>, Ericsson</w:t>
      </w:r>
    </w:p>
    <w:sectPr w:rsidR="00B3182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F08CF" w14:textId="77777777" w:rsidR="00A64BF4" w:rsidRDefault="00A64BF4">
      <w:r>
        <w:separator/>
      </w:r>
    </w:p>
  </w:endnote>
  <w:endnote w:type="continuationSeparator" w:id="0">
    <w:p w14:paraId="0549CE15" w14:textId="77777777" w:rsidR="00A64BF4" w:rsidRDefault="00A64BF4">
      <w:r>
        <w:continuationSeparator/>
      </w:r>
    </w:p>
  </w:endnote>
  <w:endnote w:type="continuationNotice" w:id="1">
    <w:p w14:paraId="210E651A" w14:textId="77777777" w:rsidR="00A64BF4" w:rsidRDefault="00A64B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297F648F" w:rsidR="001F73DE" w:rsidRDefault="001F73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64BF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4BF4">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3E29D" w14:textId="77777777" w:rsidR="00A64BF4" w:rsidRDefault="00A64BF4">
      <w:r>
        <w:separator/>
      </w:r>
    </w:p>
  </w:footnote>
  <w:footnote w:type="continuationSeparator" w:id="0">
    <w:p w14:paraId="3E49E4A4" w14:textId="77777777" w:rsidR="00A64BF4" w:rsidRDefault="00A64BF4">
      <w:r>
        <w:continuationSeparator/>
      </w:r>
    </w:p>
  </w:footnote>
  <w:footnote w:type="continuationNotice" w:id="1">
    <w:p w14:paraId="1478575C" w14:textId="77777777" w:rsidR="00A64BF4" w:rsidRDefault="00A64B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1F73DE" w:rsidRDefault="001F73D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1FC1A1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7D0384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5969A8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1"/>
  </w:num>
  <w:num w:numId="4">
    <w:abstractNumId w:val="22"/>
  </w:num>
  <w:num w:numId="5">
    <w:abstractNumId w:val="15"/>
  </w:num>
  <w:num w:numId="6">
    <w:abstractNumId w:val="24"/>
  </w:num>
  <w:num w:numId="7">
    <w:abstractNumId w:val="31"/>
  </w:num>
  <w:num w:numId="8">
    <w:abstractNumId w:val="16"/>
  </w:num>
  <w:num w:numId="9">
    <w:abstractNumId w:val="13"/>
  </w:num>
  <w:num w:numId="10">
    <w:abstractNumId w:val="3"/>
  </w:num>
  <w:num w:numId="11">
    <w:abstractNumId w:val="2"/>
  </w:num>
  <w:num w:numId="12">
    <w:abstractNumId w:val="1"/>
  </w:num>
  <w:num w:numId="13">
    <w:abstractNumId w:val="29"/>
  </w:num>
  <w:num w:numId="14">
    <w:abstractNumId w:val="0"/>
  </w:num>
  <w:num w:numId="15">
    <w:abstractNumId w:val="14"/>
  </w:num>
  <w:num w:numId="16">
    <w:abstractNumId w:val="34"/>
  </w:num>
  <w:num w:numId="17">
    <w:abstractNumId w:val="23"/>
  </w:num>
  <w:num w:numId="18">
    <w:abstractNumId w:val="26"/>
  </w:num>
  <w:num w:numId="19">
    <w:abstractNumId w:val="8"/>
  </w:num>
  <w:num w:numId="20">
    <w:abstractNumId w:val="19"/>
  </w:num>
  <w:num w:numId="21">
    <w:abstractNumId w:val="11"/>
  </w:num>
  <w:num w:numId="22">
    <w:abstractNumId w:val="30"/>
  </w:num>
  <w:num w:numId="23">
    <w:abstractNumId w:val="28"/>
  </w:num>
  <w:num w:numId="24">
    <w:abstractNumId w:val="9"/>
  </w:num>
  <w:num w:numId="25">
    <w:abstractNumId w:val="25"/>
  </w:num>
  <w:num w:numId="26">
    <w:abstractNumId w:val="5"/>
  </w:num>
  <w:num w:numId="27">
    <w:abstractNumId w:val="7"/>
  </w:num>
  <w:num w:numId="28">
    <w:abstractNumId w:val="4"/>
  </w:num>
  <w:num w:numId="29">
    <w:abstractNumId w:val="4"/>
  </w:num>
  <w:num w:numId="30">
    <w:abstractNumId w:val="4"/>
  </w:num>
  <w:num w:numId="31">
    <w:abstractNumId w:val="6"/>
  </w:num>
  <w:num w:numId="32">
    <w:abstractNumId w:val="38"/>
  </w:num>
  <w:num w:numId="33">
    <w:abstractNumId w:val="12"/>
  </w:num>
  <w:num w:numId="34">
    <w:abstractNumId w:val="18"/>
  </w:num>
  <w:num w:numId="35">
    <w:abstractNumId w:val="17"/>
  </w:num>
  <w:num w:numId="36">
    <w:abstractNumId w:val="39"/>
  </w:num>
  <w:num w:numId="37">
    <w:abstractNumId w:val="20"/>
  </w:num>
  <w:num w:numId="38">
    <w:abstractNumId w:val="29"/>
    <w:lvlOverride w:ilvl="0">
      <w:startOverride w:val="1"/>
    </w:lvlOverride>
  </w:num>
  <w:num w:numId="39">
    <w:abstractNumId w:val="21"/>
    <w:lvlOverride w:ilvl="0">
      <w:startOverride w:val="1"/>
    </w:lvlOverride>
  </w:num>
  <w:num w:numId="40">
    <w:abstractNumId w:val="21"/>
    <w:lvlOverride w:ilvl="0">
      <w:startOverride w:val="1"/>
    </w:lvlOverride>
  </w:num>
  <w:num w:numId="41">
    <w:abstractNumId w:val="29"/>
    <w:lvlOverride w:ilvl="0">
      <w:startOverride w:val="1"/>
    </w:lvlOverride>
  </w:num>
  <w:num w:numId="42">
    <w:abstractNumId w:val="21"/>
    <w:lvlOverride w:ilvl="0">
      <w:startOverride w:val="1"/>
    </w:lvlOverride>
  </w:num>
  <w:num w:numId="43">
    <w:abstractNumId w:val="10"/>
  </w:num>
  <w:num w:numId="44">
    <w:abstractNumId w:val="32"/>
  </w:num>
  <w:num w:numId="45">
    <w:abstractNumId w:val="37"/>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33"/>
  </w:num>
  <w:num w:numId="50">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325B8"/>
    <w:rsid w:val="00032982"/>
    <w:rsid w:val="000340C8"/>
    <w:rsid w:val="00034C15"/>
    <w:rsid w:val="00035C9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D0D07"/>
    <w:rsid w:val="000D17A3"/>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46F13"/>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FC1"/>
    <w:rsid w:val="001A6173"/>
    <w:rsid w:val="001A61A9"/>
    <w:rsid w:val="001A6CBA"/>
    <w:rsid w:val="001B089D"/>
    <w:rsid w:val="001B0D97"/>
    <w:rsid w:val="001B1D6E"/>
    <w:rsid w:val="001B4E13"/>
    <w:rsid w:val="001B501F"/>
    <w:rsid w:val="001B5A5D"/>
    <w:rsid w:val="001B700F"/>
    <w:rsid w:val="001C1CE5"/>
    <w:rsid w:val="001C3D2A"/>
    <w:rsid w:val="001D51BA"/>
    <w:rsid w:val="001D6342"/>
    <w:rsid w:val="001D6D53"/>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3F96"/>
    <w:rsid w:val="002063A3"/>
    <w:rsid w:val="002069B2"/>
    <w:rsid w:val="00207FA3"/>
    <w:rsid w:val="00214DA8"/>
    <w:rsid w:val="00215423"/>
    <w:rsid w:val="002158FA"/>
    <w:rsid w:val="00220600"/>
    <w:rsid w:val="0022138B"/>
    <w:rsid w:val="002224DB"/>
    <w:rsid w:val="00223FCB"/>
    <w:rsid w:val="002252C3"/>
    <w:rsid w:val="00225C54"/>
    <w:rsid w:val="0023076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6ACD"/>
    <w:rsid w:val="00287838"/>
    <w:rsid w:val="002907B5"/>
    <w:rsid w:val="00292EB7"/>
    <w:rsid w:val="00296227"/>
    <w:rsid w:val="00296F44"/>
    <w:rsid w:val="0029745E"/>
    <w:rsid w:val="0029777D"/>
    <w:rsid w:val="002A055E"/>
    <w:rsid w:val="002A1D4E"/>
    <w:rsid w:val="002A24B9"/>
    <w:rsid w:val="002A2869"/>
    <w:rsid w:val="002A354B"/>
    <w:rsid w:val="002B0907"/>
    <w:rsid w:val="002B24D6"/>
    <w:rsid w:val="002B3FF3"/>
    <w:rsid w:val="002B4CE9"/>
    <w:rsid w:val="002C06A9"/>
    <w:rsid w:val="002C41E6"/>
    <w:rsid w:val="002D071A"/>
    <w:rsid w:val="002D1464"/>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7380"/>
    <w:rsid w:val="003602D9"/>
    <w:rsid w:val="003604CE"/>
    <w:rsid w:val="00361FBA"/>
    <w:rsid w:val="00365F79"/>
    <w:rsid w:val="00370E47"/>
    <w:rsid w:val="003742AC"/>
    <w:rsid w:val="003755A2"/>
    <w:rsid w:val="003766F3"/>
    <w:rsid w:val="00377CE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FE5"/>
    <w:rsid w:val="003C11C8"/>
    <w:rsid w:val="003C2702"/>
    <w:rsid w:val="003C6964"/>
    <w:rsid w:val="003C7806"/>
    <w:rsid w:val="003D0CD4"/>
    <w:rsid w:val="003D109F"/>
    <w:rsid w:val="003D10E4"/>
    <w:rsid w:val="003D2478"/>
    <w:rsid w:val="003D3C45"/>
    <w:rsid w:val="003D5B1F"/>
    <w:rsid w:val="003E15FA"/>
    <w:rsid w:val="003E1E1D"/>
    <w:rsid w:val="003E20CE"/>
    <w:rsid w:val="003E25DB"/>
    <w:rsid w:val="003E53C5"/>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1651B"/>
    <w:rsid w:val="00421105"/>
    <w:rsid w:val="00423376"/>
    <w:rsid w:val="004242F4"/>
    <w:rsid w:val="00425991"/>
    <w:rsid w:val="00427248"/>
    <w:rsid w:val="00430AFB"/>
    <w:rsid w:val="00433CC4"/>
    <w:rsid w:val="00437447"/>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312D"/>
    <w:rsid w:val="00484FD1"/>
    <w:rsid w:val="00486198"/>
    <w:rsid w:val="00486479"/>
    <w:rsid w:val="004903E5"/>
    <w:rsid w:val="00492BC5"/>
    <w:rsid w:val="004964F1"/>
    <w:rsid w:val="004A163A"/>
    <w:rsid w:val="004A16BC"/>
    <w:rsid w:val="004A2B94"/>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090B"/>
    <w:rsid w:val="00534B59"/>
    <w:rsid w:val="00534EEB"/>
    <w:rsid w:val="00536759"/>
    <w:rsid w:val="00537C62"/>
    <w:rsid w:val="005420DA"/>
    <w:rsid w:val="00542C82"/>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35A4"/>
    <w:rsid w:val="005948C2"/>
    <w:rsid w:val="00595748"/>
    <w:rsid w:val="00595DCA"/>
    <w:rsid w:val="0059779B"/>
    <w:rsid w:val="005A209A"/>
    <w:rsid w:val="005A61E5"/>
    <w:rsid w:val="005A662D"/>
    <w:rsid w:val="005B35D7"/>
    <w:rsid w:val="005B392A"/>
    <w:rsid w:val="005B3AA3"/>
    <w:rsid w:val="005B6CEE"/>
    <w:rsid w:val="005B6F83"/>
    <w:rsid w:val="005C2CC7"/>
    <w:rsid w:val="005C74FB"/>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18D"/>
    <w:rsid w:val="006607C0"/>
    <w:rsid w:val="006613A6"/>
    <w:rsid w:val="006627A2"/>
    <w:rsid w:val="00662E0C"/>
    <w:rsid w:val="006634E6"/>
    <w:rsid w:val="006655EE"/>
    <w:rsid w:val="00667EE7"/>
    <w:rsid w:val="00670922"/>
    <w:rsid w:val="00670BE1"/>
    <w:rsid w:val="0067218F"/>
    <w:rsid w:val="006741F2"/>
    <w:rsid w:val="00674CC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97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57B4"/>
    <w:rsid w:val="00756F11"/>
    <w:rsid w:val="007571E1"/>
    <w:rsid w:val="007604B2"/>
    <w:rsid w:val="00765281"/>
    <w:rsid w:val="00766BAD"/>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6FF1"/>
    <w:rsid w:val="007C75A1"/>
    <w:rsid w:val="007C77A5"/>
    <w:rsid w:val="007D04E5"/>
    <w:rsid w:val="007D497F"/>
    <w:rsid w:val="007D5901"/>
    <w:rsid w:val="007D6E96"/>
    <w:rsid w:val="007D7526"/>
    <w:rsid w:val="007D78C9"/>
    <w:rsid w:val="007D7A06"/>
    <w:rsid w:val="007E1602"/>
    <w:rsid w:val="007E33DD"/>
    <w:rsid w:val="007E4610"/>
    <w:rsid w:val="007E4715"/>
    <w:rsid w:val="007E505B"/>
    <w:rsid w:val="007E7091"/>
    <w:rsid w:val="007F09D8"/>
    <w:rsid w:val="007F629A"/>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68F3"/>
    <w:rsid w:val="009413F8"/>
    <w:rsid w:val="009414E8"/>
    <w:rsid w:val="00941636"/>
    <w:rsid w:val="00943742"/>
    <w:rsid w:val="00945C05"/>
    <w:rsid w:val="00946945"/>
    <w:rsid w:val="00947713"/>
    <w:rsid w:val="00950DE7"/>
    <w:rsid w:val="00953920"/>
    <w:rsid w:val="00953D47"/>
    <w:rsid w:val="0095681E"/>
    <w:rsid w:val="009572D4"/>
    <w:rsid w:val="00961921"/>
    <w:rsid w:val="0096430A"/>
    <w:rsid w:val="0096518D"/>
    <w:rsid w:val="0096554B"/>
    <w:rsid w:val="0096584A"/>
    <w:rsid w:val="00970B73"/>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AE3"/>
    <w:rsid w:val="009A0FBA"/>
    <w:rsid w:val="009A13A3"/>
    <w:rsid w:val="009A1601"/>
    <w:rsid w:val="009A462D"/>
    <w:rsid w:val="009A5CBA"/>
    <w:rsid w:val="009A79BE"/>
    <w:rsid w:val="009B1F30"/>
    <w:rsid w:val="009B3AC2"/>
    <w:rsid w:val="009B4DF4"/>
    <w:rsid w:val="009B4FF0"/>
    <w:rsid w:val="009B564E"/>
    <w:rsid w:val="009B7E87"/>
    <w:rsid w:val="009C0532"/>
    <w:rsid w:val="009C11C1"/>
    <w:rsid w:val="009C2D17"/>
    <w:rsid w:val="009C3D26"/>
    <w:rsid w:val="009C403E"/>
    <w:rsid w:val="009C4578"/>
    <w:rsid w:val="009C5D6A"/>
    <w:rsid w:val="009D4FF0"/>
    <w:rsid w:val="009D703C"/>
    <w:rsid w:val="009D718F"/>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DEA"/>
    <w:rsid w:val="00A2351A"/>
    <w:rsid w:val="00A26228"/>
    <w:rsid w:val="00A264A9"/>
    <w:rsid w:val="00A275C6"/>
    <w:rsid w:val="00A27785"/>
    <w:rsid w:val="00A30187"/>
    <w:rsid w:val="00A3448A"/>
    <w:rsid w:val="00A36297"/>
    <w:rsid w:val="00A40019"/>
    <w:rsid w:val="00A41E2B"/>
    <w:rsid w:val="00A45B74"/>
    <w:rsid w:val="00A52E1D"/>
    <w:rsid w:val="00A537B2"/>
    <w:rsid w:val="00A54210"/>
    <w:rsid w:val="00A54B08"/>
    <w:rsid w:val="00A5602D"/>
    <w:rsid w:val="00A61499"/>
    <w:rsid w:val="00A62A77"/>
    <w:rsid w:val="00A63483"/>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24EB"/>
    <w:rsid w:val="00A92879"/>
    <w:rsid w:val="00A9442A"/>
    <w:rsid w:val="00A952DD"/>
    <w:rsid w:val="00A95CF5"/>
    <w:rsid w:val="00A967B9"/>
    <w:rsid w:val="00AA016F"/>
    <w:rsid w:val="00AA1B0E"/>
    <w:rsid w:val="00AA1ED6"/>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C70CE"/>
    <w:rsid w:val="00AD06DB"/>
    <w:rsid w:val="00AD0AA3"/>
    <w:rsid w:val="00AD1390"/>
    <w:rsid w:val="00AD3F94"/>
    <w:rsid w:val="00AD4A5A"/>
    <w:rsid w:val="00AE27AC"/>
    <w:rsid w:val="00AE40E0"/>
    <w:rsid w:val="00AE4DBA"/>
    <w:rsid w:val="00AE4F07"/>
    <w:rsid w:val="00AE5AE8"/>
    <w:rsid w:val="00AE608D"/>
    <w:rsid w:val="00AE6CFE"/>
    <w:rsid w:val="00AE7CA0"/>
    <w:rsid w:val="00AF1C5D"/>
    <w:rsid w:val="00AF308B"/>
    <w:rsid w:val="00AF42D7"/>
    <w:rsid w:val="00B006FE"/>
    <w:rsid w:val="00B007CB"/>
    <w:rsid w:val="00B02AA9"/>
    <w:rsid w:val="00B02FA3"/>
    <w:rsid w:val="00B04341"/>
    <w:rsid w:val="00B05084"/>
    <w:rsid w:val="00B05920"/>
    <w:rsid w:val="00B07227"/>
    <w:rsid w:val="00B10020"/>
    <w:rsid w:val="00B119E8"/>
    <w:rsid w:val="00B14DEB"/>
    <w:rsid w:val="00B157F9"/>
    <w:rsid w:val="00B20256"/>
    <w:rsid w:val="00B20D09"/>
    <w:rsid w:val="00B2763F"/>
    <w:rsid w:val="00B27AAC"/>
    <w:rsid w:val="00B30929"/>
    <w:rsid w:val="00B31822"/>
    <w:rsid w:val="00B319D5"/>
    <w:rsid w:val="00B36D94"/>
    <w:rsid w:val="00B372AA"/>
    <w:rsid w:val="00B378EF"/>
    <w:rsid w:val="00B40445"/>
    <w:rsid w:val="00B41888"/>
    <w:rsid w:val="00B4408D"/>
    <w:rsid w:val="00B45A52"/>
    <w:rsid w:val="00B46175"/>
    <w:rsid w:val="00B47E43"/>
    <w:rsid w:val="00B5183E"/>
    <w:rsid w:val="00B52376"/>
    <w:rsid w:val="00B5335A"/>
    <w:rsid w:val="00B5723B"/>
    <w:rsid w:val="00B5724B"/>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2280"/>
    <w:rsid w:val="00BA2A08"/>
    <w:rsid w:val="00BA56D2"/>
    <w:rsid w:val="00BA5E10"/>
    <w:rsid w:val="00BA6C49"/>
    <w:rsid w:val="00BA73C6"/>
    <w:rsid w:val="00BA76E0"/>
    <w:rsid w:val="00BB0976"/>
    <w:rsid w:val="00BB207A"/>
    <w:rsid w:val="00BB2A25"/>
    <w:rsid w:val="00BB2D82"/>
    <w:rsid w:val="00BB32B5"/>
    <w:rsid w:val="00BB437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25F2F"/>
    <w:rsid w:val="00C27624"/>
    <w:rsid w:val="00C279B5"/>
    <w:rsid w:val="00C27C45"/>
    <w:rsid w:val="00C32DDD"/>
    <w:rsid w:val="00C3719D"/>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13"/>
    <w:rsid w:val="00CF625B"/>
    <w:rsid w:val="00CF687E"/>
    <w:rsid w:val="00CF74A2"/>
    <w:rsid w:val="00D00035"/>
    <w:rsid w:val="00D01642"/>
    <w:rsid w:val="00D0349B"/>
    <w:rsid w:val="00D10249"/>
    <w:rsid w:val="00D115C3"/>
    <w:rsid w:val="00D11897"/>
    <w:rsid w:val="00D13135"/>
    <w:rsid w:val="00D13E4E"/>
    <w:rsid w:val="00D17D6A"/>
    <w:rsid w:val="00D218FF"/>
    <w:rsid w:val="00D239A7"/>
    <w:rsid w:val="00D23F47"/>
    <w:rsid w:val="00D2450E"/>
    <w:rsid w:val="00D2775B"/>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2E53"/>
    <w:rsid w:val="00DB377D"/>
    <w:rsid w:val="00DB5019"/>
    <w:rsid w:val="00DC27BB"/>
    <w:rsid w:val="00DC2D36"/>
    <w:rsid w:val="00DC2D80"/>
    <w:rsid w:val="00DC3BB1"/>
    <w:rsid w:val="00DC485D"/>
    <w:rsid w:val="00DC53EF"/>
    <w:rsid w:val="00DD0BC6"/>
    <w:rsid w:val="00DD5680"/>
    <w:rsid w:val="00DD6CB5"/>
    <w:rsid w:val="00DD757C"/>
    <w:rsid w:val="00DE306E"/>
    <w:rsid w:val="00DE5608"/>
    <w:rsid w:val="00DE58D0"/>
    <w:rsid w:val="00DE654F"/>
    <w:rsid w:val="00DE73E6"/>
    <w:rsid w:val="00DF0B6E"/>
    <w:rsid w:val="00DF15E0"/>
    <w:rsid w:val="00DF31B7"/>
    <w:rsid w:val="00DF37A0"/>
    <w:rsid w:val="00E00ED8"/>
    <w:rsid w:val="00E110E7"/>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3FFE"/>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C7ACE"/>
    <w:rsid w:val="00ED1006"/>
    <w:rsid w:val="00ED221F"/>
    <w:rsid w:val="00ED3BA3"/>
    <w:rsid w:val="00ED4531"/>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7B2B"/>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1D64"/>
    <w:rsid w:val="00F84440"/>
    <w:rsid w:val="00F8456C"/>
    <w:rsid w:val="00F859D8"/>
    <w:rsid w:val="00F864DA"/>
    <w:rsid w:val="00F868F5"/>
    <w:rsid w:val="00F87DBD"/>
    <w:rsid w:val="00F9056A"/>
    <w:rsid w:val="00F90F8D"/>
    <w:rsid w:val="00F92782"/>
    <w:rsid w:val="00F93AA9"/>
    <w:rsid w:val="00F96985"/>
    <w:rsid w:val="00F97838"/>
    <w:rsid w:val="00FA2BB3"/>
    <w:rsid w:val="00FA5985"/>
    <w:rsid w:val="00FA6710"/>
    <w:rsid w:val="00FA6F0B"/>
    <w:rsid w:val="00FA7AAC"/>
    <w:rsid w:val="00FB4C80"/>
    <w:rsid w:val="00FB6A6A"/>
    <w:rsid w:val="00FC7429"/>
    <w:rsid w:val="00FD0620"/>
    <w:rsid w:val="00FD07F6"/>
    <w:rsid w:val="00FD1EC8"/>
    <w:rsid w:val="00FD47ED"/>
    <w:rsid w:val="00FD6F5E"/>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82D1097F-1586-4869-95C4-5E69E5CAB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2.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3.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5.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6.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F6960A0-1F4F-4CFE-92AA-450BA0F2E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1479</TotalTime>
  <Pages>4</Pages>
  <Words>1649</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Ericsson</vt:lpstr>
      <vt:lpstr>Spokane, WA, USA, 3th- 7th April 2017</vt:lpstr>
      <vt:lpstr>Introduction</vt:lpstr>
      <vt:lpstr>Discussion</vt:lpstr>
      <vt:lpstr>    Configuration of the NR-PDSCH carrying the remaining minimum system information</vt:lpstr>
      <vt:lpstr>    Numerology</vt:lpstr>
      <vt:lpstr>    Periodicity and TTI</vt:lpstr>
      <vt:lpstr>    Beamforming</vt:lpstr>
      <vt:lpstr>Conclusion</vt:lpstr>
      <vt:lpstr>References</vt:lpstr>
    </vt:vector>
  </TitlesOfParts>
  <Company>Ericsson</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Gröveln</dc:creator>
  <cp:keywords>Ericsson; TDoc; 3GPP</cp:keywords>
  <dc:description/>
  <cp:lastModifiedBy>Asbjörn Grövlen</cp:lastModifiedBy>
  <cp:revision>32</cp:revision>
  <cp:lastPrinted>2008-01-31T07:09:00Z</cp:lastPrinted>
  <dcterms:created xsi:type="dcterms:W3CDTF">2017-02-03T13:05:00Z</dcterms:created>
  <dcterms:modified xsi:type="dcterms:W3CDTF">2017-05-06T22:35:00Z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